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D1F792" w14:textId="7D77DDF0" w:rsidR="005C4082" w:rsidRPr="00825406" w:rsidRDefault="005C4082" w:rsidP="005C4082">
      <w:pPr>
        <w:pStyle w:val="Kop1"/>
        <w:numPr>
          <w:ilvl w:val="0"/>
          <w:numId w:val="0"/>
        </w:numPr>
      </w:pPr>
      <w:bookmarkStart w:id="0" w:name="_Toc101445094"/>
      <w:r w:rsidRPr="00825406">
        <w:t>Formulier 2 – M</w:t>
      </w:r>
      <w:r w:rsidR="00EE39F6">
        <w:t>o</w:t>
      </w:r>
      <w:r w:rsidRPr="00825406">
        <w:t>del Verklaring Referenties</w:t>
      </w:r>
      <w:bookmarkEnd w:id="0"/>
      <w:r w:rsidR="00EE39F6">
        <w:t xml:space="preserve"> (versie 1.0)</w:t>
      </w:r>
    </w:p>
    <w:p w14:paraId="7F1372CD" w14:textId="240EB713" w:rsidR="005C4082" w:rsidRPr="00825406" w:rsidRDefault="00EE39F6" w:rsidP="005C4082">
      <w:pPr>
        <w:rPr>
          <w:b/>
        </w:rPr>
      </w:pPr>
      <w:r>
        <w:rPr>
          <w:rFonts w:cs="Arial"/>
          <w:b/>
        </w:rPr>
        <w:t>B</w:t>
      </w:r>
      <w:r w:rsidR="005C4082" w:rsidRPr="00825406">
        <w:rPr>
          <w:rFonts w:cs="Arial"/>
          <w:b/>
        </w:rPr>
        <w:t xml:space="preserve">ehorende bij de aanbesteding: </w:t>
      </w:r>
      <w:r w:rsidR="00083ACE" w:rsidRPr="00825406">
        <w:rPr>
          <w:b/>
        </w:rPr>
        <w:t>210106SDD – Taxidiensten</w:t>
      </w:r>
    </w:p>
    <w:p w14:paraId="28BB4218" w14:textId="77777777" w:rsidR="005C4082" w:rsidRPr="00825406" w:rsidRDefault="005C4082" w:rsidP="005C4082"/>
    <w:tbl>
      <w:tblPr>
        <w:tblStyle w:val="GridTable4-Accent11"/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</w:tblPr>
      <w:tblGrid>
        <w:gridCol w:w="542"/>
        <w:gridCol w:w="2147"/>
        <w:gridCol w:w="2693"/>
        <w:gridCol w:w="3719"/>
        <w:gridCol w:w="7"/>
      </w:tblGrid>
      <w:tr w:rsidR="005C4082" w:rsidRPr="00825406" w14:paraId="56C8FE26" w14:textId="77777777" w:rsidTr="00761AD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14:paraId="32E3588E" w14:textId="77777777" w:rsidR="005C4082" w:rsidRPr="00825406" w:rsidRDefault="005C4082" w:rsidP="002715D8">
            <w:pPr>
              <w:rPr>
                <w:rStyle w:val="Intensieveverwijzing"/>
                <w:b/>
              </w:rPr>
            </w:pPr>
            <w:r w:rsidRPr="00825406">
              <w:rPr>
                <w:rStyle w:val="Intensieveverwijzing"/>
                <w:b/>
              </w:rPr>
              <w:t>Referentie dienstverlening</w:t>
            </w:r>
          </w:p>
        </w:tc>
      </w:tr>
      <w:tr w:rsidR="00953101" w:rsidRPr="00825406" w14:paraId="45193665" w14:textId="77777777" w:rsidTr="00761AD0">
        <w:trPr>
          <w:gridAfter w:val="1"/>
          <w:wAfter w:w="7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dxa"/>
          </w:tcPr>
          <w:p w14:paraId="5737F83B" w14:textId="14473932" w:rsidR="00953101" w:rsidRPr="00825406" w:rsidRDefault="00953101" w:rsidP="000843F5">
            <w:r w:rsidRPr="00825406">
              <w:t>1</w:t>
            </w:r>
          </w:p>
        </w:tc>
        <w:tc>
          <w:tcPr>
            <w:tcW w:w="2147" w:type="dxa"/>
          </w:tcPr>
          <w:p w14:paraId="193ADF9B" w14:textId="6229D0DC" w:rsidR="00953101" w:rsidRPr="00825406" w:rsidRDefault="00FF6D77" w:rsidP="00A361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5406">
              <w:t>Referentie voor p</w:t>
            </w:r>
            <w:r w:rsidR="00953101" w:rsidRPr="00825406">
              <w:t xml:space="preserve">erceel </w:t>
            </w:r>
          </w:p>
        </w:tc>
        <w:tc>
          <w:tcPr>
            <w:tcW w:w="2693" w:type="dxa"/>
          </w:tcPr>
          <w:p w14:paraId="02A0ED91" w14:textId="77E3A060" w:rsidR="00953101" w:rsidRPr="00825406" w:rsidRDefault="00FF6D77" w:rsidP="00FF6D7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5406">
              <w:t>Pe</w:t>
            </w:r>
            <w:r w:rsidR="00953101" w:rsidRPr="00825406">
              <w:t>rceel</w:t>
            </w:r>
          </w:p>
        </w:tc>
        <w:tc>
          <w:tcPr>
            <w:tcW w:w="3719" w:type="dxa"/>
          </w:tcPr>
          <w:p w14:paraId="53D6FFB7" w14:textId="0098E1D6" w:rsidR="00EB2798" w:rsidRPr="00EB2798" w:rsidRDefault="00953101" w:rsidP="00EB2798">
            <w:pPr>
              <w:tabs>
                <w:tab w:val="left" w:pos="1023"/>
                <w:tab w:val="left" w:pos="1732"/>
                <w:tab w:val="left" w:pos="2724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l-NL"/>
              </w:rPr>
            </w:pPr>
            <w:r w:rsidRPr="00EB2798">
              <w:rPr>
                <w:lang w:val="en-US"/>
              </w:rPr>
              <w:t>Perceel 1</w:t>
            </w:r>
            <w:r w:rsidR="00EB2798" w:rsidRPr="00EB2798">
              <w:rPr>
                <w:lang w:val="en-US"/>
              </w:rPr>
              <w:t>a</w:t>
            </w:r>
            <w:r w:rsidRPr="00EB2798">
              <w:rPr>
                <w:lang w:val="en-US"/>
              </w:rPr>
              <w:t>:</w:t>
            </w:r>
            <w:r w:rsidR="00EB2798">
              <w:rPr>
                <w:lang w:val="en-US"/>
              </w:rPr>
              <w:tab/>
            </w:r>
            <w:r w:rsidRPr="00825406">
              <w:rPr>
                <w:color w:val="auto"/>
              </w:rPr>
              <w:fldChar w:fldCharType="begin">
                <w:ffData>
                  <w:name w:val=""/>
                  <w:enabled/>
                  <w:calcOnExit w:val="0"/>
                  <w:helpText w:type="text" w:val="Aankruisen indien van toepassing"/>
                  <w:checkBox>
                    <w:sizeAuto/>
                    <w:default w:val="0"/>
                  </w:checkBox>
                </w:ffData>
              </w:fldChar>
            </w:r>
            <w:r w:rsidRPr="00EB2798">
              <w:rPr>
                <w:color w:val="auto"/>
                <w:lang w:val="en-US"/>
              </w:rPr>
              <w:instrText xml:space="preserve"> FORMCHECKBOX </w:instrText>
            </w:r>
            <w:r w:rsidR="00EE39F6">
              <w:rPr>
                <w:color w:val="auto"/>
              </w:rPr>
            </w:r>
            <w:r w:rsidR="00EE39F6">
              <w:rPr>
                <w:color w:val="auto"/>
              </w:rPr>
              <w:fldChar w:fldCharType="separate"/>
            </w:r>
            <w:r w:rsidRPr="00825406">
              <w:rPr>
                <w:color w:val="auto"/>
              </w:rPr>
              <w:fldChar w:fldCharType="end"/>
            </w:r>
            <w:r w:rsidR="00EB2798">
              <w:tab/>
            </w:r>
            <w:r w:rsidR="00EB2798" w:rsidRPr="00EB2798">
              <w:rPr>
                <w:lang w:val="nl-NL"/>
              </w:rPr>
              <w:t>Perceel 1c:</w:t>
            </w:r>
            <w:r w:rsidR="00EB2798">
              <w:rPr>
                <w:lang w:val="nl-NL"/>
              </w:rPr>
              <w:tab/>
            </w:r>
            <w:r w:rsidR="00EB2798" w:rsidRPr="00825406">
              <w:rPr>
                <w:color w:val="auto"/>
              </w:rPr>
              <w:fldChar w:fldCharType="begin">
                <w:ffData>
                  <w:name w:val=""/>
                  <w:enabled/>
                  <w:calcOnExit w:val="0"/>
                  <w:helpText w:type="text" w:val="Aankruisen indien van toepassing"/>
                  <w:checkBox>
                    <w:sizeAuto/>
                    <w:default w:val="0"/>
                  </w:checkBox>
                </w:ffData>
              </w:fldChar>
            </w:r>
            <w:r w:rsidR="00EB2798" w:rsidRPr="00EB2798">
              <w:rPr>
                <w:color w:val="auto"/>
                <w:lang w:val="nl-NL"/>
              </w:rPr>
              <w:instrText xml:space="preserve"> FORMCHECKBOX </w:instrText>
            </w:r>
            <w:r w:rsidR="00EE39F6">
              <w:rPr>
                <w:color w:val="auto"/>
              </w:rPr>
            </w:r>
            <w:r w:rsidR="00EE39F6">
              <w:rPr>
                <w:color w:val="auto"/>
              </w:rPr>
              <w:fldChar w:fldCharType="separate"/>
            </w:r>
            <w:r w:rsidR="00EB2798" w:rsidRPr="00825406">
              <w:rPr>
                <w:color w:val="auto"/>
              </w:rPr>
              <w:fldChar w:fldCharType="end"/>
            </w:r>
          </w:p>
          <w:p w14:paraId="72C68640" w14:textId="1ED41098" w:rsidR="00953101" w:rsidRPr="00EB2798" w:rsidRDefault="00EB2798" w:rsidP="00EB2798">
            <w:pPr>
              <w:tabs>
                <w:tab w:val="left" w:pos="1023"/>
                <w:tab w:val="left" w:pos="1732"/>
                <w:tab w:val="left" w:pos="2724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l-NL"/>
              </w:rPr>
            </w:pPr>
            <w:r w:rsidRPr="00EB2798">
              <w:rPr>
                <w:lang w:val="nl-NL"/>
              </w:rPr>
              <w:t>Perceel 1b:</w:t>
            </w:r>
            <w:r>
              <w:rPr>
                <w:lang w:val="nl-NL"/>
              </w:rPr>
              <w:tab/>
            </w:r>
            <w:r w:rsidRPr="00825406">
              <w:rPr>
                <w:color w:val="auto"/>
              </w:rPr>
              <w:fldChar w:fldCharType="begin">
                <w:ffData>
                  <w:name w:val=""/>
                  <w:enabled/>
                  <w:calcOnExit w:val="0"/>
                  <w:helpText w:type="text" w:val="Aankruisen indien van toepassing"/>
                  <w:checkBox>
                    <w:sizeAuto/>
                    <w:default w:val="0"/>
                  </w:checkBox>
                </w:ffData>
              </w:fldChar>
            </w:r>
            <w:r w:rsidRPr="00EB2798">
              <w:rPr>
                <w:color w:val="auto"/>
                <w:lang w:val="nl-NL"/>
              </w:rPr>
              <w:instrText xml:space="preserve"> FORMCHECKBOX </w:instrText>
            </w:r>
            <w:r w:rsidR="00EE39F6">
              <w:rPr>
                <w:color w:val="auto"/>
              </w:rPr>
            </w:r>
            <w:r w:rsidR="00EE39F6">
              <w:rPr>
                <w:color w:val="auto"/>
              </w:rPr>
              <w:fldChar w:fldCharType="separate"/>
            </w:r>
            <w:r w:rsidRPr="00825406">
              <w:rPr>
                <w:color w:val="auto"/>
              </w:rPr>
              <w:fldChar w:fldCharType="end"/>
            </w:r>
            <w:r>
              <w:rPr>
                <w:color w:val="auto"/>
              </w:rPr>
              <w:tab/>
            </w:r>
            <w:r w:rsidRPr="00825406">
              <w:rPr>
                <w:color w:val="auto"/>
              </w:rPr>
              <w:t>Perceel 2:</w:t>
            </w:r>
            <w:r>
              <w:rPr>
                <w:color w:val="auto"/>
              </w:rPr>
              <w:tab/>
            </w:r>
            <w:r w:rsidRPr="00825406">
              <w:rPr>
                <w:color w:val="auto"/>
              </w:rPr>
              <w:fldChar w:fldCharType="begin">
                <w:ffData>
                  <w:name w:val=""/>
                  <w:enabled/>
                  <w:calcOnExit w:val="0"/>
                  <w:helpText w:type="text" w:val="Aankruisen indien van toepassing"/>
                  <w:checkBox>
                    <w:sizeAuto/>
                    <w:default w:val="0"/>
                  </w:checkBox>
                </w:ffData>
              </w:fldChar>
            </w:r>
            <w:r w:rsidRPr="00825406">
              <w:rPr>
                <w:color w:val="auto"/>
              </w:rPr>
              <w:instrText xml:space="preserve"> FORMCHECKBOX </w:instrText>
            </w:r>
            <w:r w:rsidR="00EE39F6">
              <w:rPr>
                <w:color w:val="auto"/>
              </w:rPr>
            </w:r>
            <w:r w:rsidR="00EE39F6">
              <w:rPr>
                <w:color w:val="auto"/>
              </w:rPr>
              <w:fldChar w:fldCharType="separate"/>
            </w:r>
            <w:r w:rsidRPr="00825406">
              <w:rPr>
                <w:color w:val="auto"/>
              </w:rPr>
              <w:fldChar w:fldCharType="end"/>
            </w:r>
          </w:p>
        </w:tc>
      </w:tr>
      <w:tr w:rsidR="00FF6D77" w:rsidRPr="00825406" w14:paraId="5629D2DC" w14:textId="77777777" w:rsidTr="00761AD0">
        <w:trPr>
          <w:gridAfter w:val="1"/>
          <w:wAfter w:w="7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dxa"/>
            <w:vMerge w:val="restart"/>
            <w:tcBorders>
              <w:top w:val="single" w:sz="4" w:space="0" w:color="auto"/>
            </w:tcBorders>
          </w:tcPr>
          <w:p w14:paraId="77CAEB57" w14:textId="7B0C8ECC" w:rsidR="00FF6D77" w:rsidRPr="00825406" w:rsidRDefault="00FF6D77" w:rsidP="002715D8">
            <w:r w:rsidRPr="00825406">
              <w:t>2</w:t>
            </w:r>
          </w:p>
        </w:tc>
        <w:tc>
          <w:tcPr>
            <w:tcW w:w="2147" w:type="dxa"/>
            <w:vMerge w:val="restart"/>
            <w:tcBorders>
              <w:top w:val="single" w:sz="4" w:space="0" w:color="auto"/>
            </w:tcBorders>
          </w:tcPr>
          <w:p w14:paraId="3EB36C41" w14:textId="77777777" w:rsidR="00FF6D77" w:rsidRPr="00825406" w:rsidRDefault="00FF6D77" w:rsidP="002715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5406">
              <w:t>Gegevens dienstverlening referentie opdracht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044CD900" w14:textId="3C021A59" w:rsidR="00FF6D77" w:rsidRPr="00825406" w:rsidRDefault="00FF6D77" w:rsidP="002715D8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5406">
              <w:t>Organisatienaam referent</w:t>
            </w:r>
          </w:p>
        </w:tc>
        <w:tc>
          <w:tcPr>
            <w:tcW w:w="3719" w:type="dxa"/>
            <w:tcBorders>
              <w:top w:val="single" w:sz="4" w:space="0" w:color="auto"/>
            </w:tcBorders>
          </w:tcPr>
          <w:p w14:paraId="132D913F" w14:textId="486D6DAD" w:rsidR="00FF6D77" w:rsidRPr="00825406" w:rsidRDefault="00FF6D77" w:rsidP="009531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F6D77" w:rsidRPr="00825406" w14:paraId="6A064E3B" w14:textId="77777777" w:rsidTr="00761AD0">
        <w:trPr>
          <w:gridAfter w:val="1"/>
          <w:wAfter w:w="7" w:type="dxa"/>
          <w:trHeight w:val="1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dxa"/>
            <w:vMerge/>
          </w:tcPr>
          <w:p w14:paraId="1D8B2BDF" w14:textId="77777777" w:rsidR="00FF6D77" w:rsidRPr="00825406" w:rsidRDefault="00FF6D77" w:rsidP="002715D8"/>
        </w:tc>
        <w:tc>
          <w:tcPr>
            <w:tcW w:w="2147" w:type="dxa"/>
            <w:vMerge/>
          </w:tcPr>
          <w:p w14:paraId="7F1EDDB4" w14:textId="77777777" w:rsidR="00FF6D77" w:rsidRPr="00825406" w:rsidRDefault="00FF6D77" w:rsidP="002715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693" w:type="dxa"/>
          </w:tcPr>
          <w:p w14:paraId="5E2C3E78" w14:textId="10BF2ABD" w:rsidR="00FF6D77" w:rsidRPr="00825406" w:rsidRDefault="00FF6D77" w:rsidP="0095310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5406">
              <w:t xml:space="preserve">Titel referentie opdracht </w:t>
            </w:r>
          </w:p>
        </w:tc>
        <w:tc>
          <w:tcPr>
            <w:tcW w:w="3719" w:type="dxa"/>
          </w:tcPr>
          <w:p w14:paraId="62657A00" w14:textId="77777777" w:rsidR="00FF6D77" w:rsidRPr="00825406" w:rsidRDefault="00FF6D77" w:rsidP="002715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F6D77" w:rsidRPr="00825406" w14:paraId="3FC0651B" w14:textId="77777777" w:rsidTr="00761AD0">
        <w:trPr>
          <w:gridAfter w:val="1"/>
          <w:wAfter w:w="7" w:type="dxa"/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dxa"/>
            <w:vMerge/>
          </w:tcPr>
          <w:p w14:paraId="0EF40D6C" w14:textId="77777777" w:rsidR="00FF6D77" w:rsidRPr="00825406" w:rsidRDefault="00FF6D77" w:rsidP="002715D8"/>
        </w:tc>
        <w:tc>
          <w:tcPr>
            <w:tcW w:w="2147" w:type="dxa"/>
            <w:vMerge/>
          </w:tcPr>
          <w:p w14:paraId="43B38F7F" w14:textId="77777777" w:rsidR="00FF6D77" w:rsidRPr="00825406" w:rsidRDefault="00FF6D77" w:rsidP="002715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693" w:type="dxa"/>
          </w:tcPr>
          <w:p w14:paraId="5A94DBDE" w14:textId="69AD111D" w:rsidR="00FF6D77" w:rsidRPr="00825406" w:rsidRDefault="00FF6D77" w:rsidP="002715D8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5406">
              <w:t>Naam contactpersoon referent</w:t>
            </w:r>
          </w:p>
        </w:tc>
        <w:tc>
          <w:tcPr>
            <w:tcW w:w="3719" w:type="dxa"/>
          </w:tcPr>
          <w:p w14:paraId="1BC3C099" w14:textId="77777777" w:rsidR="00FF6D77" w:rsidRPr="00825406" w:rsidRDefault="00FF6D77" w:rsidP="002715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F6D77" w:rsidRPr="00825406" w14:paraId="3680F0D7" w14:textId="77777777" w:rsidTr="00761AD0">
        <w:trPr>
          <w:gridAfter w:val="1"/>
          <w:wAfter w:w="7" w:type="dxa"/>
          <w:trHeight w:val="2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dxa"/>
            <w:vMerge/>
          </w:tcPr>
          <w:p w14:paraId="52F38723" w14:textId="77777777" w:rsidR="00FF6D77" w:rsidRPr="00825406" w:rsidRDefault="00FF6D77" w:rsidP="002715D8"/>
        </w:tc>
        <w:tc>
          <w:tcPr>
            <w:tcW w:w="2147" w:type="dxa"/>
            <w:vMerge/>
          </w:tcPr>
          <w:p w14:paraId="63942ABF" w14:textId="77777777" w:rsidR="00FF6D77" w:rsidRPr="00825406" w:rsidRDefault="00FF6D77" w:rsidP="002715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693" w:type="dxa"/>
          </w:tcPr>
          <w:p w14:paraId="4638C3D8" w14:textId="6971E74E" w:rsidR="00FF6D77" w:rsidRPr="00825406" w:rsidRDefault="00FF6D77" w:rsidP="002715D8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5406">
              <w:t>Email/telefoon contactpersoon</w:t>
            </w:r>
          </w:p>
        </w:tc>
        <w:tc>
          <w:tcPr>
            <w:tcW w:w="3719" w:type="dxa"/>
          </w:tcPr>
          <w:p w14:paraId="0ABE02E0" w14:textId="77777777" w:rsidR="00FF6D77" w:rsidRPr="00825406" w:rsidRDefault="00FF6D77" w:rsidP="002715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F6D77" w:rsidRPr="00825406" w14:paraId="2DD040B4" w14:textId="77777777" w:rsidTr="00761AD0">
        <w:trPr>
          <w:gridAfter w:val="1"/>
          <w:wAfter w:w="7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dxa"/>
            <w:vMerge/>
          </w:tcPr>
          <w:p w14:paraId="7A7E3F18" w14:textId="77777777" w:rsidR="00FF6D77" w:rsidRPr="00825406" w:rsidRDefault="00FF6D77" w:rsidP="00FF6D77"/>
        </w:tc>
        <w:tc>
          <w:tcPr>
            <w:tcW w:w="2147" w:type="dxa"/>
            <w:vMerge/>
          </w:tcPr>
          <w:p w14:paraId="5847739A" w14:textId="77777777" w:rsidR="00FF6D77" w:rsidRPr="00825406" w:rsidRDefault="00FF6D77" w:rsidP="00FF6D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693" w:type="dxa"/>
          </w:tcPr>
          <w:p w14:paraId="482ACCC3" w14:textId="46F35329" w:rsidR="00FF6D77" w:rsidRPr="00825406" w:rsidRDefault="00FF6D77" w:rsidP="00FF6D7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5406">
              <w:t>Ingangsdatum referentie</w:t>
            </w:r>
          </w:p>
        </w:tc>
        <w:tc>
          <w:tcPr>
            <w:tcW w:w="3719" w:type="dxa"/>
          </w:tcPr>
          <w:p w14:paraId="2CFE2B4F" w14:textId="7FCA2F9F" w:rsidR="00FF6D77" w:rsidRPr="00825406" w:rsidRDefault="00FF6D77" w:rsidP="00FF6D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5406">
              <w:t>[dd-mm-jjjj]</w:t>
            </w:r>
          </w:p>
        </w:tc>
      </w:tr>
      <w:tr w:rsidR="00FF6D77" w:rsidRPr="00825406" w14:paraId="0B12D06C" w14:textId="77777777" w:rsidTr="00761AD0">
        <w:trPr>
          <w:gridAfter w:val="1"/>
          <w:wAfter w:w="7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dxa"/>
            <w:vMerge/>
          </w:tcPr>
          <w:p w14:paraId="707199B2" w14:textId="77777777" w:rsidR="00FF6D77" w:rsidRPr="00825406" w:rsidRDefault="00FF6D77" w:rsidP="00FF6D77"/>
        </w:tc>
        <w:tc>
          <w:tcPr>
            <w:tcW w:w="2147" w:type="dxa"/>
            <w:vMerge/>
          </w:tcPr>
          <w:p w14:paraId="51222E76" w14:textId="77777777" w:rsidR="00FF6D77" w:rsidRPr="00825406" w:rsidRDefault="00FF6D77" w:rsidP="00FF6D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693" w:type="dxa"/>
          </w:tcPr>
          <w:p w14:paraId="275D34D1" w14:textId="0A91DDE7" w:rsidR="00FF6D77" w:rsidRPr="00825406" w:rsidRDefault="00FF6D77" w:rsidP="00FF6D7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5406">
              <w:t>Einddatum referentie</w:t>
            </w:r>
          </w:p>
        </w:tc>
        <w:tc>
          <w:tcPr>
            <w:tcW w:w="3719" w:type="dxa"/>
          </w:tcPr>
          <w:p w14:paraId="3DC0087F" w14:textId="18FA9334" w:rsidR="00FF6D77" w:rsidRPr="00825406" w:rsidRDefault="00FF6D77" w:rsidP="00FF6D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5406">
              <w:t>[dd-mm-jjjj]</w:t>
            </w:r>
          </w:p>
        </w:tc>
      </w:tr>
      <w:tr w:rsidR="00FF6D77" w:rsidRPr="00825406" w14:paraId="4D8E4A91" w14:textId="77777777" w:rsidTr="00761AD0">
        <w:trPr>
          <w:gridAfter w:val="1"/>
          <w:wAfter w:w="7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dxa"/>
            <w:vMerge/>
          </w:tcPr>
          <w:p w14:paraId="3EF1E74D" w14:textId="77777777" w:rsidR="00FF6D77" w:rsidRPr="00825406" w:rsidRDefault="00FF6D77" w:rsidP="00FF6D77"/>
        </w:tc>
        <w:tc>
          <w:tcPr>
            <w:tcW w:w="2147" w:type="dxa"/>
            <w:vMerge/>
          </w:tcPr>
          <w:p w14:paraId="614344C5" w14:textId="77777777" w:rsidR="00FF6D77" w:rsidRPr="00825406" w:rsidRDefault="00FF6D77" w:rsidP="00FF6D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693" w:type="dxa"/>
          </w:tcPr>
          <w:p w14:paraId="6CB22490" w14:textId="5FEDF2C7" w:rsidR="00FF6D77" w:rsidRPr="00825406" w:rsidRDefault="00FF6D77" w:rsidP="00FF6D7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5406">
              <w:t>Referentie loopt/heeft gelopen minimaal 24 maanden</w:t>
            </w:r>
          </w:p>
        </w:tc>
        <w:tc>
          <w:tcPr>
            <w:tcW w:w="3719" w:type="dxa"/>
          </w:tcPr>
          <w:p w14:paraId="093190D7" w14:textId="4687A1AC" w:rsidR="00FF6D77" w:rsidRPr="00825406" w:rsidRDefault="00FF6D77" w:rsidP="00FF6D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5406">
              <w:t xml:space="preserve">Ja </w:t>
            </w:r>
            <w:r w:rsidRPr="00825406">
              <w:rPr>
                <w:color w:val="auto"/>
              </w:rPr>
              <w:fldChar w:fldCharType="begin">
                <w:ffData>
                  <w:name w:val=""/>
                  <w:enabled/>
                  <w:calcOnExit w:val="0"/>
                  <w:helpText w:type="text" w:val="Aankruisen indien van toepassing"/>
                  <w:checkBox>
                    <w:sizeAuto/>
                    <w:default w:val="0"/>
                  </w:checkBox>
                </w:ffData>
              </w:fldChar>
            </w:r>
            <w:r w:rsidRPr="00825406">
              <w:rPr>
                <w:color w:val="auto"/>
              </w:rPr>
              <w:instrText xml:space="preserve"> FORMCHECKBOX </w:instrText>
            </w:r>
            <w:r w:rsidR="00EE39F6">
              <w:rPr>
                <w:color w:val="auto"/>
              </w:rPr>
            </w:r>
            <w:r w:rsidR="00EE39F6">
              <w:rPr>
                <w:color w:val="auto"/>
              </w:rPr>
              <w:fldChar w:fldCharType="separate"/>
            </w:r>
            <w:r w:rsidRPr="00825406">
              <w:rPr>
                <w:color w:val="auto"/>
              </w:rPr>
              <w:fldChar w:fldCharType="end"/>
            </w:r>
          </w:p>
        </w:tc>
      </w:tr>
      <w:tr w:rsidR="00FF6D77" w:rsidRPr="00825406" w14:paraId="199B2426" w14:textId="77777777" w:rsidTr="00761AD0">
        <w:trPr>
          <w:gridAfter w:val="1"/>
          <w:wAfter w:w="7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dxa"/>
            <w:vMerge/>
          </w:tcPr>
          <w:p w14:paraId="0F4CC699" w14:textId="77777777" w:rsidR="00FF6D77" w:rsidRPr="00825406" w:rsidRDefault="00FF6D77" w:rsidP="00FF6D77"/>
        </w:tc>
        <w:tc>
          <w:tcPr>
            <w:tcW w:w="2147" w:type="dxa"/>
            <w:vMerge/>
          </w:tcPr>
          <w:p w14:paraId="0F6B8B17" w14:textId="77777777" w:rsidR="00FF6D77" w:rsidRPr="00825406" w:rsidRDefault="00FF6D77" w:rsidP="00FF6D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693" w:type="dxa"/>
          </w:tcPr>
          <w:p w14:paraId="2BC3AAFA" w14:textId="5C52141B" w:rsidR="00FF6D77" w:rsidRPr="00825406" w:rsidRDefault="00FF6D77" w:rsidP="00FF6D7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5406">
              <w:t>Referentie is afgerond/lopend</w:t>
            </w:r>
          </w:p>
        </w:tc>
        <w:tc>
          <w:tcPr>
            <w:tcW w:w="3719" w:type="dxa"/>
          </w:tcPr>
          <w:p w14:paraId="0C830673" w14:textId="53DA3ABB" w:rsidR="00FF6D77" w:rsidRPr="00825406" w:rsidRDefault="00FF6D77" w:rsidP="00FF6D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5406">
              <w:t>[afgerond / lopend]</w:t>
            </w:r>
          </w:p>
        </w:tc>
      </w:tr>
      <w:tr w:rsidR="00FF6D77" w:rsidRPr="00825406" w14:paraId="7AFA4F21" w14:textId="77777777" w:rsidTr="00761AD0">
        <w:trPr>
          <w:gridAfter w:val="1"/>
          <w:wAfter w:w="7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dxa"/>
            <w:vMerge/>
          </w:tcPr>
          <w:p w14:paraId="3015CA19" w14:textId="77777777" w:rsidR="00FF6D77" w:rsidRPr="00825406" w:rsidRDefault="00FF6D77" w:rsidP="00FF6D77"/>
        </w:tc>
        <w:tc>
          <w:tcPr>
            <w:tcW w:w="2147" w:type="dxa"/>
            <w:vMerge/>
          </w:tcPr>
          <w:p w14:paraId="4EF6EDF5" w14:textId="77777777" w:rsidR="00FF6D77" w:rsidRPr="00825406" w:rsidRDefault="00FF6D77" w:rsidP="00FF6D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693" w:type="dxa"/>
          </w:tcPr>
          <w:p w14:paraId="7213B7C7" w14:textId="760BF97D" w:rsidR="00FF6D77" w:rsidRPr="00825406" w:rsidRDefault="00FF6D77" w:rsidP="00FF6D7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5406">
              <w:t>Duiding doelgroepen binnen referentie opdracht</w:t>
            </w:r>
          </w:p>
        </w:tc>
        <w:tc>
          <w:tcPr>
            <w:tcW w:w="3719" w:type="dxa"/>
          </w:tcPr>
          <w:p w14:paraId="797E3D15" w14:textId="446F1D48" w:rsidR="00FF6D77" w:rsidRPr="00825406" w:rsidRDefault="00FF6D77" w:rsidP="00FF6D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5406">
              <w:t>[beschrijving doelgroepen]</w:t>
            </w:r>
          </w:p>
        </w:tc>
      </w:tr>
      <w:tr w:rsidR="00FF6D77" w:rsidRPr="00825406" w14:paraId="7B2C90DD" w14:textId="77777777" w:rsidTr="00761AD0">
        <w:trPr>
          <w:gridAfter w:val="1"/>
          <w:wAfter w:w="7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dxa"/>
            <w:vMerge/>
          </w:tcPr>
          <w:p w14:paraId="22DE067E" w14:textId="77777777" w:rsidR="00FF6D77" w:rsidRPr="00825406" w:rsidRDefault="00FF6D77" w:rsidP="00FF6D77"/>
        </w:tc>
        <w:tc>
          <w:tcPr>
            <w:tcW w:w="2147" w:type="dxa"/>
            <w:vMerge/>
          </w:tcPr>
          <w:p w14:paraId="3AABDCBA" w14:textId="77777777" w:rsidR="00FF6D77" w:rsidRPr="00825406" w:rsidRDefault="00FF6D77" w:rsidP="00FF6D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693" w:type="dxa"/>
          </w:tcPr>
          <w:p w14:paraId="6E3F93F3" w14:textId="6BA3BBCC" w:rsidR="00FF6D77" w:rsidRPr="00825406" w:rsidRDefault="00FF6D77" w:rsidP="00FF6D7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5406">
              <w:t>Minimale jaarlijkse omvang aantal reizigers binnen referentie opdracht</w:t>
            </w:r>
          </w:p>
        </w:tc>
        <w:tc>
          <w:tcPr>
            <w:tcW w:w="3719" w:type="dxa"/>
          </w:tcPr>
          <w:p w14:paraId="181BBCF4" w14:textId="036A9259" w:rsidR="00FF6D77" w:rsidRPr="00825406" w:rsidRDefault="00FF6D77" w:rsidP="00FF6D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5406">
              <w:t>[aantal reizigers]</w:t>
            </w:r>
          </w:p>
        </w:tc>
      </w:tr>
      <w:tr w:rsidR="00FF6D77" w:rsidRPr="00825406" w14:paraId="2E62BC1A" w14:textId="77777777" w:rsidTr="00761AD0">
        <w:trPr>
          <w:gridAfter w:val="1"/>
          <w:wAfter w:w="7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dxa"/>
            <w:vMerge/>
          </w:tcPr>
          <w:p w14:paraId="0496AEA8" w14:textId="77777777" w:rsidR="00FF6D77" w:rsidRPr="00825406" w:rsidRDefault="00FF6D77" w:rsidP="00FF6D77"/>
        </w:tc>
        <w:tc>
          <w:tcPr>
            <w:tcW w:w="2147" w:type="dxa"/>
            <w:vMerge/>
          </w:tcPr>
          <w:p w14:paraId="23B70AAC" w14:textId="77777777" w:rsidR="00FF6D77" w:rsidRPr="00825406" w:rsidRDefault="00FF6D77" w:rsidP="00FF6D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693" w:type="dxa"/>
          </w:tcPr>
          <w:p w14:paraId="40211F55" w14:textId="103AB726" w:rsidR="00FF6D77" w:rsidRPr="00825406" w:rsidRDefault="00FF6D77" w:rsidP="00FF6D7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5406">
              <w:t xml:space="preserve">Minimale jaarlijkse waarde </w:t>
            </w:r>
          </w:p>
        </w:tc>
        <w:tc>
          <w:tcPr>
            <w:tcW w:w="3719" w:type="dxa"/>
          </w:tcPr>
          <w:p w14:paraId="51BBD838" w14:textId="3790EA3F" w:rsidR="00FF6D77" w:rsidRPr="00825406" w:rsidRDefault="00FF6D77" w:rsidP="00FF6D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5406">
              <w:t>€ [bedrag]</w:t>
            </w:r>
          </w:p>
        </w:tc>
      </w:tr>
      <w:tr w:rsidR="00FF6D77" w:rsidRPr="00825406" w14:paraId="6709D396" w14:textId="77777777" w:rsidTr="00761AD0">
        <w:trPr>
          <w:gridAfter w:val="1"/>
          <w:wAfter w:w="7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dxa"/>
            <w:vMerge/>
          </w:tcPr>
          <w:p w14:paraId="1CD71088" w14:textId="77777777" w:rsidR="00FF6D77" w:rsidRPr="00825406" w:rsidRDefault="00FF6D77" w:rsidP="00FF6D77"/>
        </w:tc>
        <w:tc>
          <w:tcPr>
            <w:tcW w:w="2147" w:type="dxa"/>
            <w:vMerge/>
          </w:tcPr>
          <w:p w14:paraId="01A1F825" w14:textId="77777777" w:rsidR="00FF6D77" w:rsidRPr="00825406" w:rsidRDefault="00FF6D77" w:rsidP="00FF6D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693" w:type="dxa"/>
          </w:tcPr>
          <w:p w14:paraId="3DB9428A" w14:textId="69A020DC" w:rsidR="00FF6D77" w:rsidRPr="00825406" w:rsidRDefault="00FF6D77" w:rsidP="00FF6D7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5406">
              <w:t>Opdracht is zelfstandig of als hoofdaannemer uitgevoerd</w:t>
            </w:r>
          </w:p>
        </w:tc>
        <w:tc>
          <w:tcPr>
            <w:tcW w:w="3719" w:type="dxa"/>
          </w:tcPr>
          <w:p w14:paraId="073A6A39" w14:textId="29C33CEA" w:rsidR="00FF6D77" w:rsidRPr="00825406" w:rsidRDefault="00FF6D77" w:rsidP="00FF6D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5406">
              <w:t xml:space="preserve">Ja </w:t>
            </w:r>
            <w:r w:rsidRPr="00825406">
              <w:rPr>
                <w:color w:val="auto"/>
              </w:rPr>
              <w:fldChar w:fldCharType="begin">
                <w:ffData>
                  <w:name w:val=""/>
                  <w:enabled/>
                  <w:calcOnExit w:val="0"/>
                  <w:helpText w:type="text" w:val="Aankruisen indien van toepassing"/>
                  <w:checkBox>
                    <w:sizeAuto/>
                    <w:default w:val="0"/>
                  </w:checkBox>
                </w:ffData>
              </w:fldChar>
            </w:r>
            <w:r w:rsidRPr="00825406">
              <w:rPr>
                <w:color w:val="auto"/>
              </w:rPr>
              <w:instrText xml:space="preserve"> FORMCHECKBOX </w:instrText>
            </w:r>
            <w:r w:rsidR="00EE39F6">
              <w:rPr>
                <w:color w:val="auto"/>
              </w:rPr>
            </w:r>
            <w:r w:rsidR="00EE39F6">
              <w:rPr>
                <w:color w:val="auto"/>
              </w:rPr>
              <w:fldChar w:fldCharType="separate"/>
            </w:r>
            <w:r w:rsidRPr="00825406">
              <w:rPr>
                <w:color w:val="auto"/>
              </w:rPr>
              <w:fldChar w:fldCharType="end"/>
            </w:r>
          </w:p>
        </w:tc>
      </w:tr>
      <w:tr w:rsidR="00FF6D77" w:rsidRPr="00825406" w14:paraId="30748A98" w14:textId="77777777" w:rsidTr="00761AD0">
        <w:trPr>
          <w:gridAfter w:val="1"/>
          <w:wAfter w:w="7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dxa"/>
            <w:vMerge w:val="restart"/>
          </w:tcPr>
          <w:p w14:paraId="648806F2" w14:textId="19489ED7" w:rsidR="00FF6D77" w:rsidRPr="00825406" w:rsidRDefault="00FF6D77" w:rsidP="00FF6D77">
            <w:r w:rsidRPr="00825406">
              <w:t>4</w:t>
            </w:r>
          </w:p>
        </w:tc>
        <w:tc>
          <w:tcPr>
            <w:tcW w:w="2147" w:type="dxa"/>
            <w:vMerge w:val="restart"/>
          </w:tcPr>
          <w:p w14:paraId="517F6202" w14:textId="2273EEEE" w:rsidR="00FF6D77" w:rsidRPr="00825406" w:rsidRDefault="00FF6D77" w:rsidP="00FF6D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5406">
              <w:t>Eventuele onderaanneming</w:t>
            </w:r>
          </w:p>
        </w:tc>
        <w:tc>
          <w:tcPr>
            <w:tcW w:w="2693" w:type="dxa"/>
          </w:tcPr>
          <w:p w14:paraId="1EDFB661" w14:textId="3DBBC337" w:rsidR="00FF6D77" w:rsidRPr="00825406" w:rsidRDefault="00FF6D77" w:rsidP="00FF6D7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5406">
              <w:t>Organisatienaam onderaannemer(s)</w:t>
            </w:r>
          </w:p>
        </w:tc>
        <w:tc>
          <w:tcPr>
            <w:tcW w:w="3719" w:type="dxa"/>
          </w:tcPr>
          <w:p w14:paraId="07645DF1" w14:textId="77777777" w:rsidR="00FF6D77" w:rsidRPr="00825406" w:rsidRDefault="00FF6D77" w:rsidP="00FF6D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F6D77" w:rsidRPr="00825406" w14:paraId="38ED1549" w14:textId="77777777" w:rsidTr="00761AD0">
        <w:trPr>
          <w:gridAfter w:val="1"/>
          <w:wAfter w:w="7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dxa"/>
            <w:vMerge/>
          </w:tcPr>
          <w:p w14:paraId="7F071B3F" w14:textId="15F2A8F6" w:rsidR="00FF6D77" w:rsidRPr="00825406" w:rsidRDefault="00FF6D77" w:rsidP="00FF6D77"/>
        </w:tc>
        <w:tc>
          <w:tcPr>
            <w:tcW w:w="2147" w:type="dxa"/>
            <w:vMerge/>
          </w:tcPr>
          <w:p w14:paraId="4EAD4675" w14:textId="7D8CED2E" w:rsidR="00FF6D77" w:rsidRPr="00825406" w:rsidRDefault="00FF6D77" w:rsidP="00FF6D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693" w:type="dxa"/>
          </w:tcPr>
          <w:p w14:paraId="6874D908" w14:textId="6D5E7B9C" w:rsidR="00FF6D77" w:rsidRPr="00825406" w:rsidRDefault="00A36181" w:rsidP="00A3618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5406">
              <w:t>Werkzaamheden</w:t>
            </w:r>
            <w:r w:rsidR="00FF6D77" w:rsidRPr="00825406">
              <w:t xml:space="preserve"> </w:t>
            </w:r>
            <w:r w:rsidRPr="00825406">
              <w:t>uitgevoerd in onderneming</w:t>
            </w:r>
          </w:p>
        </w:tc>
        <w:tc>
          <w:tcPr>
            <w:tcW w:w="3719" w:type="dxa"/>
          </w:tcPr>
          <w:p w14:paraId="65B702A3" w14:textId="5DAFFDB7" w:rsidR="00FF6D77" w:rsidRPr="00825406" w:rsidRDefault="00A36181" w:rsidP="00FF6D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5406">
              <w:t>[beschrijving werkzaamheden in onderaanneming]</w:t>
            </w:r>
          </w:p>
        </w:tc>
      </w:tr>
      <w:tr w:rsidR="00FF6D77" w:rsidRPr="00825406" w14:paraId="2D313199" w14:textId="77777777" w:rsidTr="00761AD0">
        <w:trPr>
          <w:gridAfter w:val="1"/>
          <w:wAfter w:w="7" w:type="dxa"/>
          <w:trHeight w:val="3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dxa"/>
            <w:vMerge/>
          </w:tcPr>
          <w:p w14:paraId="7A5664D6" w14:textId="77777777" w:rsidR="00FF6D77" w:rsidRPr="00825406" w:rsidRDefault="00FF6D77" w:rsidP="00FF6D77"/>
        </w:tc>
        <w:tc>
          <w:tcPr>
            <w:tcW w:w="2147" w:type="dxa"/>
            <w:vMerge/>
          </w:tcPr>
          <w:p w14:paraId="5F676558" w14:textId="77777777" w:rsidR="00FF6D77" w:rsidRPr="00825406" w:rsidRDefault="00FF6D77" w:rsidP="00FF6D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693" w:type="dxa"/>
          </w:tcPr>
          <w:p w14:paraId="1CA7C7B3" w14:textId="5C1F3836" w:rsidR="00FF6D77" w:rsidRPr="00825406" w:rsidRDefault="00A36181" w:rsidP="00A3618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5406">
              <w:t>Minimale jaarlijkse w</w:t>
            </w:r>
            <w:r w:rsidR="00FF6D77" w:rsidRPr="00825406">
              <w:t>a</w:t>
            </w:r>
            <w:r w:rsidRPr="00825406">
              <w:t>a</w:t>
            </w:r>
            <w:r w:rsidR="00FF6D77" w:rsidRPr="00825406">
              <w:t xml:space="preserve">rde </w:t>
            </w:r>
            <w:r w:rsidRPr="00825406">
              <w:t>uitgevoerd in onderaanneming</w:t>
            </w:r>
          </w:p>
        </w:tc>
        <w:tc>
          <w:tcPr>
            <w:tcW w:w="3719" w:type="dxa"/>
          </w:tcPr>
          <w:p w14:paraId="6BA4D2A0" w14:textId="11005488" w:rsidR="00FF6D77" w:rsidRPr="00825406" w:rsidRDefault="00A36181" w:rsidP="00FF6D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5406">
              <w:t>€ [bedrag]</w:t>
            </w:r>
          </w:p>
        </w:tc>
      </w:tr>
    </w:tbl>
    <w:p w14:paraId="2EB53017" w14:textId="4FB80D3F" w:rsidR="00FF6D77" w:rsidRPr="00825406" w:rsidRDefault="00FF6D77" w:rsidP="005C4082">
      <w:bookmarkStart w:id="1" w:name="_Toc444863038"/>
      <w:bookmarkStart w:id="2" w:name="_Toc444863621"/>
      <w:bookmarkStart w:id="3" w:name="_Toc462140147"/>
      <w:bookmarkStart w:id="4" w:name="_Toc497811557"/>
      <w:bookmarkStart w:id="5" w:name="_Toc506545292"/>
      <w:bookmarkStart w:id="6" w:name="_Toc506545754"/>
      <w:bookmarkStart w:id="7" w:name="_Toc489973366"/>
      <w:bookmarkStart w:id="8" w:name="_Toc384649645"/>
      <w:bookmarkStart w:id="9" w:name="_Toc388447759"/>
      <w:bookmarkStart w:id="10" w:name="_Toc391558038"/>
      <w:bookmarkStart w:id="11" w:name="_Toc394393156"/>
      <w:bookmarkStart w:id="12" w:name="_Toc401055976"/>
      <w:r w:rsidRPr="00825406">
        <w:t>Het is toegestaan de opgegeven ref</w:t>
      </w:r>
      <w:r w:rsidR="00761AD0" w:rsidRPr="00825406">
        <w:t>e</w:t>
      </w:r>
      <w:r w:rsidRPr="00825406">
        <w:t>rentie in een separ</w:t>
      </w:r>
      <w:r w:rsidR="00761AD0" w:rsidRPr="00825406">
        <w:t>a</w:t>
      </w:r>
      <w:r w:rsidRPr="00825406">
        <w:t>te bijlage in maximaal 1 A4 nader toe te lichten.</w:t>
      </w:r>
    </w:p>
    <w:p w14:paraId="421B33AA" w14:textId="77777777" w:rsidR="00FF6D77" w:rsidRPr="00825406" w:rsidRDefault="00FF6D77" w:rsidP="005C4082"/>
    <w:p w14:paraId="1EE0AE09" w14:textId="77777777" w:rsidR="005C4082" w:rsidRPr="00825406" w:rsidRDefault="005C4082" w:rsidP="005C4082">
      <w:pPr>
        <w:pStyle w:val="Kop4"/>
      </w:pPr>
      <w:r w:rsidRPr="00825406">
        <w:t>Ondertekening</w:t>
      </w:r>
    </w:p>
    <w:p w14:paraId="2C814871" w14:textId="77777777" w:rsidR="005C4082" w:rsidRPr="00825406" w:rsidRDefault="005C4082" w:rsidP="005C4082"/>
    <w:tbl>
      <w:tblPr>
        <w:tblStyle w:val="Tabelraster"/>
        <w:tblW w:w="9067" w:type="dxa"/>
        <w:tblLook w:val="04A0" w:firstRow="1" w:lastRow="0" w:firstColumn="1" w:lastColumn="0" w:noHBand="0" w:noVBand="1"/>
      </w:tblPr>
      <w:tblGrid>
        <w:gridCol w:w="4531"/>
        <w:gridCol w:w="4536"/>
      </w:tblGrid>
      <w:tr w:rsidR="005C4082" w:rsidRPr="00825406" w14:paraId="22ED90D1" w14:textId="77777777" w:rsidTr="00761AD0">
        <w:tc>
          <w:tcPr>
            <w:tcW w:w="4531" w:type="dxa"/>
            <w:shd w:val="clear" w:color="auto" w:fill="95B3D7" w:themeFill="accent1" w:themeFillTint="99"/>
          </w:tcPr>
          <w:p w14:paraId="76C4E13A" w14:textId="77777777" w:rsidR="005C4082" w:rsidRPr="00825406" w:rsidRDefault="005C4082" w:rsidP="002715D8">
            <w:pPr>
              <w:rPr>
                <w:rStyle w:val="Intensieveverwijzing"/>
                <w:rFonts w:eastAsia="MS Mincho"/>
              </w:rPr>
            </w:pPr>
            <w:r w:rsidRPr="00825406">
              <w:rPr>
                <w:rStyle w:val="Intensieveverwijzing"/>
                <w:rFonts w:eastAsia="MS Mincho"/>
              </w:rPr>
              <w:t>Organisatienaam Inschrijver / Combinant 1</w:t>
            </w:r>
          </w:p>
        </w:tc>
        <w:tc>
          <w:tcPr>
            <w:tcW w:w="4536" w:type="dxa"/>
          </w:tcPr>
          <w:p w14:paraId="7A016787" w14:textId="77777777" w:rsidR="005C4082" w:rsidRPr="00825406" w:rsidRDefault="005C4082" w:rsidP="002715D8"/>
        </w:tc>
      </w:tr>
      <w:tr w:rsidR="005C4082" w:rsidRPr="00825406" w14:paraId="67A482BA" w14:textId="77777777" w:rsidTr="00761AD0">
        <w:tc>
          <w:tcPr>
            <w:tcW w:w="4531" w:type="dxa"/>
            <w:shd w:val="clear" w:color="auto" w:fill="95B3D7" w:themeFill="accent1" w:themeFillTint="99"/>
          </w:tcPr>
          <w:p w14:paraId="0ED975A0" w14:textId="77777777" w:rsidR="005C4082" w:rsidRPr="00825406" w:rsidRDefault="005C4082" w:rsidP="002715D8">
            <w:pPr>
              <w:rPr>
                <w:rStyle w:val="Intensieveverwijzing"/>
                <w:rFonts w:eastAsia="MS Mincho"/>
              </w:rPr>
            </w:pPr>
            <w:r w:rsidRPr="00825406">
              <w:rPr>
                <w:rStyle w:val="Intensieveverwijzing"/>
                <w:rFonts w:eastAsia="MS Mincho"/>
              </w:rPr>
              <w:t>Naam Ondertekeningsbevoegde</w:t>
            </w:r>
          </w:p>
        </w:tc>
        <w:tc>
          <w:tcPr>
            <w:tcW w:w="4536" w:type="dxa"/>
          </w:tcPr>
          <w:p w14:paraId="47822A7B" w14:textId="77777777" w:rsidR="005C4082" w:rsidRPr="00825406" w:rsidRDefault="005C4082" w:rsidP="002715D8"/>
        </w:tc>
      </w:tr>
      <w:tr w:rsidR="005C4082" w:rsidRPr="00825406" w14:paraId="060E0B22" w14:textId="77777777" w:rsidTr="00761AD0">
        <w:tc>
          <w:tcPr>
            <w:tcW w:w="4531" w:type="dxa"/>
            <w:shd w:val="clear" w:color="auto" w:fill="95B3D7" w:themeFill="accent1" w:themeFillTint="99"/>
          </w:tcPr>
          <w:p w14:paraId="2D3815CE" w14:textId="77777777" w:rsidR="005C4082" w:rsidRPr="00825406" w:rsidRDefault="005C4082" w:rsidP="002715D8">
            <w:pPr>
              <w:rPr>
                <w:rStyle w:val="Intensieveverwijzing"/>
                <w:rFonts w:eastAsia="MS Mincho"/>
              </w:rPr>
            </w:pPr>
            <w:r w:rsidRPr="00825406">
              <w:rPr>
                <w:rStyle w:val="Intensieveverwijzing"/>
                <w:rFonts w:eastAsia="MS Mincho"/>
              </w:rPr>
              <w:t xml:space="preserve">Functie Ondertekeningsbevoegde </w:t>
            </w:r>
          </w:p>
        </w:tc>
        <w:tc>
          <w:tcPr>
            <w:tcW w:w="4536" w:type="dxa"/>
          </w:tcPr>
          <w:p w14:paraId="5BA93974" w14:textId="77777777" w:rsidR="005C4082" w:rsidRPr="00825406" w:rsidRDefault="005C4082" w:rsidP="002715D8"/>
        </w:tc>
      </w:tr>
      <w:tr w:rsidR="005C4082" w:rsidRPr="00825406" w14:paraId="3AA15F45" w14:textId="77777777" w:rsidTr="00761AD0">
        <w:tc>
          <w:tcPr>
            <w:tcW w:w="4531" w:type="dxa"/>
            <w:shd w:val="clear" w:color="auto" w:fill="95B3D7" w:themeFill="accent1" w:themeFillTint="99"/>
          </w:tcPr>
          <w:p w14:paraId="63CDD1B8" w14:textId="77777777" w:rsidR="005C4082" w:rsidRPr="00825406" w:rsidRDefault="005C4082" w:rsidP="002715D8">
            <w:pPr>
              <w:rPr>
                <w:rStyle w:val="Intensieveverwijzing"/>
                <w:rFonts w:eastAsia="MS Mincho"/>
              </w:rPr>
            </w:pPr>
            <w:r w:rsidRPr="00825406">
              <w:rPr>
                <w:rStyle w:val="Intensieveverwijzing"/>
                <w:rFonts w:eastAsia="MS Mincho"/>
              </w:rPr>
              <w:t>Datum</w:t>
            </w:r>
          </w:p>
        </w:tc>
        <w:tc>
          <w:tcPr>
            <w:tcW w:w="4536" w:type="dxa"/>
          </w:tcPr>
          <w:p w14:paraId="69F36CCA" w14:textId="77777777" w:rsidR="005C4082" w:rsidRPr="00825406" w:rsidRDefault="005C4082" w:rsidP="002715D8"/>
        </w:tc>
      </w:tr>
      <w:tr w:rsidR="005C4082" w:rsidRPr="00825406" w14:paraId="63112176" w14:textId="77777777" w:rsidTr="00761AD0">
        <w:tc>
          <w:tcPr>
            <w:tcW w:w="4531" w:type="dxa"/>
            <w:shd w:val="clear" w:color="auto" w:fill="95B3D7" w:themeFill="accent1" w:themeFillTint="99"/>
          </w:tcPr>
          <w:p w14:paraId="5BD0A465" w14:textId="77777777" w:rsidR="005C4082" w:rsidRPr="00825406" w:rsidRDefault="005C4082" w:rsidP="002715D8">
            <w:pPr>
              <w:rPr>
                <w:rStyle w:val="Intensieveverwijzing"/>
                <w:rFonts w:eastAsia="MS Mincho"/>
              </w:rPr>
            </w:pPr>
            <w:r w:rsidRPr="00825406">
              <w:rPr>
                <w:rStyle w:val="Intensieveverwijzing"/>
                <w:rFonts w:eastAsia="MS Mincho"/>
              </w:rPr>
              <w:t>Handtekening ondertekeningsbevoegde</w:t>
            </w:r>
          </w:p>
        </w:tc>
        <w:tc>
          <w:tcPr>
            <w:tcW w:w="4536" w:type="dxa"/>
          </w:tcPr>
          <w:p w14:paraId="6E3F97B9" w14:textId="77777777" w:rsidR="005C4082" w:rsidRPr="00825406" w:rsidRDefault="005C4082" w:rsidP="002715D8"/>
          <w:p w14:paraId="18AC76AA" w14:textId="77777777" w:rsidR="005C4082" w:rsidRPr="00825406" w:rsidRDefault="005C4082" w:rsidP="002715D8"/>
          <w:p w14:paraId="2B51254F" w14:textId="77777777" w:rsidR="005C4082" w:rsidRPr="00825406" w:rsidRDefault="005C4082" w:rsidP="002715D8"/>
        </w:tc>
      </w:tr>
    </w:tbl>
    <w:p w14:paraId="233D9CF0" w14:textId="77777777" w:rsidR="005C4082" w:rsidRPr="00825406" w:rsidRDefault="005C4082" w:rsidP="005C4082"/>
    <w:tbl>
      <w:tblPr>
        <w:tblStyle w:val="Tabelraster"/>
        <w:tblW w:w="9067" w:type="dxa"/>
        <w:tblLook w:val="04A0" w:firstRow="1" w:lastRow="0" w:firstColumn="1" w:lastColumn="0" w:noHBand="0" w:noVBand="1"/>
      </w:tblPr>
      <w:tblGrid>
        <w:gridCol w:w="4531"/>
        <w:gridCol w:w="4536"/>
      </w:tblGrid>
      <w:tr w:rsidR="005C4082" w:rsidRPr="00825406" w14:paraId="456E5EFE" w14:textId="77777777" w:rsidTr="00761AD0">
        <w:tc>
          <w:tcPr>
            <w:tcW w:w="4531" w:type="dxa"/>
            <w:shd w:val="clear" w:color="auto" w:fill="95B3D7" w:themeFill="accent1" w:themeFillTint="99"/>
          </w:tcPr>
          <w:p w14:paraId="0DBA5A57" w14:textId="77777777" w:rsidR="005C4082" w:rsidRPr="00825406" w:rsidRDefault="005C4082" w:rsidP="002715D8">
            <w:pPr>
              <w:rPr>
                <w:rStyle w:val="Intensieveverwijzing"/>
                <w:rFonts w:eastAsia="MS Mincho"/>
              </w:rPr>
            </w:pPr>
            <w:r w:rsidRPr="00825406">
              <w:rPr>
                <w:rStyle w:val="Intensieveverwijzing"/>
                <w:rFonts w:eastAsia="MS Mincho"/>
              </w:rPr>
              <w:t>Organisatienaam Combinant 2*</w:t>
            </w:r>
          </w:p>
        </w:tc>
        <w:tc>
          <w:tcPr>
            <w:tcW w:w="4536" w:type="dxa"/>
          </w:tcPr>
          <w:p w14:paraId="41286318" w14:textId="77777777" w:rsidR="005C4082" w:rsidRPr="00825406" w:rsidRDefault="005C4082" w:rsidP="002715D8"/>
        </w:tc>
      </w:tr>
      <w:tr w:rsidR="005C4082" w:rsidRPr="00825406" w14:paraId="57A1D6CD" w14:textId="77777777" w:rsidTr="00761AD0">
        <w:tc>
          <w:tcPr>
            <w:tcW w:w="4531" w:type="dxa"/>
            <w:shd w:val="clear" w:color="auto" w:fill="95B3D7" w:themeFill="accent1" w:themeFillTint="99"/>
          </w:tcPr>
          <w:p w14:paraId="363F16DB" w14:textId="77777777" w:rsidR="005C4082" w:rsidRPr="00825406" w:rsidRDefault="005C4082" w:rsidP="002715D8">
            <w:pPr>
              <w:rPr>
                <w:rStyle w:val="Intensieveverwijzing"/>
                <w:rFonts w:eastAsia="MS Mincho"/>
              </w:rPr>
            </w:pPr>
            <w:r w:rsidRPr="00825406">
              <w:rPr>
                <w:rStyle w:val="Intensieveverwijzing"/>
                <w:rFonts w:eastAsia="MS Mincho"/>
              </w:rPr>
              <w:t>Naam Ondertekeningsbevoegde</w:t>
            </w:r>
          </w:p>
        </w:tc>
        <w:tc>
          <w:tcPr>
            <w:tcW w:w="4536" w:type="dxa"/>
          </w:tcPr>
          <w:p w14:paraId="2D5CAE92" w14:textId="77777777" w:rsidR="005C4082" w:rsidRPr="00825406" w:rsidRDefault="005C4082" w:rsidP="002715D8"/>
        </w:tc>
      </w:tr>
      <w:tr w:rsidR="005C4082" w:rsidRPr="00825406" w14:paraId="2A3CB182" w14:textId="77777777" w:rsidTr="00761AD0">
        <w:tc>
          <w:tcPr>
            <w:tcW w:w="4531" w:type="dxa"/>
            <w:shd w:val="clear" w:color="auto" w:fill="95B3D7" w:themeFill="accent1" w:themeFillTint="99"/>
          </w:tcPr>
          <w:p w14:paraId="76BA666A" w14:textId="77777777" w:rsidR="005C4082" w:rsidRPr="00825406" w:rsidRDefault="005C4082" w:rsidP="002715D8">
            <w:pPr>
              <w:rPr>
                <w:rStyle w:val="Intensieveverwijzing"/>
                <w:rFonts w:eastAsia="MS Mincho"/>
              </w:rPr>
            </w:pPr>
            <w:r w:rsidRPr="00825406">
              <w:rPr>
                <w:rStyle w:val="Intensieveverwijzing"/>
                <w:rFonts w:eastAsia="MS Mincho"/>
              </w:rPr>
              <w:t xml:space="preserve">Functie Ondertekeningsbevoegde </w:t>
            </w:r>
          </w:p>
        </w:tc>
        <w:tc>
          <w:tcPr>
            <w:tcW w:w="4536" w:type="dxa"/>
          </w:tcPr>
          <w:p w14:paraId="67F7D895" w14:textId="77777777" w:rsidR="005C4082" w:rsidRPr="00825406" w:rsidRDefault="005C4082" w:rsidP="002715D8"/>
        </w:tc>
      </w:tr>
      <w:tr w:rsidR="005C4082" w:rsidRPr="00825406" w14:paraId="725678BE" w14:textId="77777777" w:rsidTr="00761AD0">
        <w:tc>
          <w:tcPr>
            <w:tcW w:w="4531" w:type="dxa"/>
            <w:shd w:val="clear" w:color="auto" w:fill="95B3D7" w:themeFill="accent1" w:themeFillTint="99"/>
          </w:tcPr>
          <w:p w14:paraId="757298D9" w14:textId="77777777" w:rsidR="005C4082" w:rsidRPr="00825406" w:rsidRDefault="005C4082" w:rsidP="002715D8">
            <w:pPr>
              <w:rPr>
                <w:rStyle w:val="Intensieveverwijzing"/>
                <w:rFonts w:eastAsia="MS Mincho"/>
              </w:rPr>
            </w:pPr>
            <w:r w:rsidRPr="00825406">
              <w:rPr>
                <w:rStyle w:val="Intensieveverwijzing"/>
                <w:rFonts w:eastAsia="MS Mincho"/>
              </w:rPr>
              <w:t>Datum</w:t>
            </w:r>
          </w:p>
        </w:tc>
        <w:tc>
          <w:tcPr>
            <w:tcW w:w="4536" w:type="dxa"/>
          </w:tcPr>
          <w:p w14:paraId="485EA7C1" w14:textId="77777777" w:rsidR="005C4082" w:rsidRPr="00825406" w:rsidRDefault="005C4082" w:rsidP="002715D8"/>
        </w:tc>
      </w:tr>
      <w:tr w:rsidR="005C4082" w:rsidRPr="00825406" w14:paraId="4A97EF9C" w14:textId="77777777" w:rsidTr="00761AD0">
        <w:tc>
          <w:tcPr>
            <w:tcW w:w="4531" w:type="dxa"/>
            <w:shd w:val="clear" w:color="auto" w:fill="95B3D7" w:themeFill="accent1" w:themeFillTint="99"/>
          </w:tcPr>
          <w:p w14:paraId="7A6304DC" w14:textId="77777777" w:rsidR="005C4082" w:rsidRPr="00825406" w:rsidRDefault="005C4082" w:rsidP="002715D8">
            <w:pPr>
              <w:rPr>
                <w:rStyle w:val="Intensieveverwijzing"/>
                <w:rFonts w:eastAsia="MS Mincho"/>
              </w:rPr>
            </w:pPr>
            <w:r w:rsidRPr="00825406">
              <w:rPr>
                <w:rStyle w:val="Intensieveverwijzing"/>
                <w:rFonts w:eastAsia="MS Mincho"/>
              </w:rPr>
              <w:t>Handtekening ondertekeningsbevoegde</w:t>
            </w:r>
          </w:p>
        </w:tc>
        <w:tc>
          <w:tcPr>
            <w:tcW w:w="4536" w:type="dxa"/>
          </w:tcPr>
          <w:p w14:paraId="43BE653B" w14:textId="77777777" w:rsidR="005C4082" w:rsidRPr="00825406" w:rsidRDefault="005C4082" w:rsidP="002715D8"/>
          <w:p w14:paraId="7A3E6544" w14:textId="77777777" w:rsidR="005C4082" w:rsidRPr="00825406" w:rsidRDefault="005C4082" w:rsidP="002715D8"/>
          <w:p w14:paraId="46BFE3EE" w14:textId="77777777" w:rsidR="005C4082" w:rsidRPr="00825406" w:rsidRDefault="005C4082" w:rsidP="002715D8"/>
        </w:tc>
      </w:tr>
    </w:tbl>
    <w:p w14:paraId="41D01ED2" w14:textId="77777777" w:rsidR="005C4082" w:rsidRPr="00825406" w:rsidRDefault="005C4082" w:rsidP="005C4082">
      <w:pPr>
        <w:rPr>
          <w:i/>
        </w:rPr>
      </w:pPr>
      <w:r w:rsidRPr="00825406">
        <w:rPr>
          <w:i/>
        </w:rPr>
        <w:t>*Indien van toepassing</w:t>
      </w:r>
    </w:p>
    <w:p w14:paraId="683B2E63" w14:textId="636BE4C0" w:rsidR="005C4082" w:rsidRPr="00825406" w:rsidRDefault="005C4082" w:rsidP="005C4082">
      <w:pPr>
        <w:spacing w:line="240" w:lineRule="auto"/>
        <w:jc w:val="left"/>
        <w:rPr>
          <w:i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sectPr w:rsidR="005C4082" w:rsidRPr="00825406" w:rsidSect="00280EC7">
      <w:headerReference w:type="default" r:id="rId8"/>
      <w:footerReference w:type="default" r:id="rId9"/>
      <w:footnotePr>
        <w:pos w:val="beneathText"/>
      </w:footnotePr>
      <w:pgSz w:w="11906" w:h="16838" w:code="9"/>
      <w:pgMar w:top="1418" w:right="1418" w:bottom="1276" w:left="1418" w:header="612" w:footer="833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E17AAD" w14:textId="77777777" w:rsidR="00C200BC" w:rsidRDefault="00C200BC" w:rsidP="00D87F9B">
      <w:r>
        <w:separator/>
      </w:r>
    </w:p>
    <w:p w14:paraId="552C11DE" w14:textId="77777777" w:rsidR="00C200BC" w:rsidRDefault="00C200BC" w:rsidP="00D87F9B"/>
    <w:p w14:paraId="16B65561" w14:textId="77777777" w:rsidR="00C200BC" w:rsidRDefault="00C200BC" w:rsidP="00D87F9B"/>
  </w:endnote>
  <w:endnote w:type="continuationSeparator" w:id="0">
    <w:p w14:paraId="6042B496" w14:textId="77777777" w:rsidR="00C200BC" w:rsidRDefault="00C200BC" w:rsidP="00D87F9B">
      <w:r>
        <w:continuationSeparator/>
      </w:r>
    </w:p>
    <w:p w14:paraId="7A16B7E1" w14:textId="77777777" w:rsidR="00C200BC" w:rsidRDefault="00C200BC" w:rsidP="00D87F9B"/>
    <w:p w14:paraId="54992753" w14:textId="77777777" w:rsidR="00C200BC" w:rsidRDefault="00C200BC" w:rsidP="00D87F9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heMixBold-Plai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Univers">
    <w:panose1 w:val="020B0603020202030204"/>
    <w:charset w:val="00"/>
    <w:family w:val="swiss"/>
    <w:pitch w:val="variable"/>
    <w:sig w:usb0="00000007" w:usb1="00000000" w:usb2="00000000" w:usb3="00000000" w:csb0="00000093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38B6D" w14:textId="3221BC75" w:rsidR="00C263D9" w:rsidRPr="005D7108" w:rsidRDefault="00C263D9" w:rsidP="00DD1DD7">
    <w:pPr>
      <w:pStyle w:val="Voettekst"/>
      <w:tabs>
        <w:tab w:val="clear" w:pos="8640"/>
        <w:tab w:val="left" w:pos="7992"/>
        <w:tab w:val="right" w:pos="9070"/>
      </w:tabs>
      <w:rPr>
        <w:sz w:val="16"/>
      </w:rPr>
    </w:pPr>
    <w:r w:rsidRPr="00CE31A4">
      <w:rPr>
        <w:sz w:val="16"/>
      </w:rPr>
      <w:t xml:space="preserve">210106SDD </w:t>
    </w:r>
    <w:r w:rsidRPr="00D87F9B">
      <w:rPr>
        <w:sz w:val="16"/>
      </w:rPr>
      <w:t xml:space="preserve">– </w:t>
    </w:r>
    <w:r>
      <w:rPr>
        <w:sz w:val="16"/>
      </w:rPr>
      <w:t>Taxidiensten</w:t>
    </w:r>
    <w:r w:rsidRPr="00D87F9B">
      <w:rPr>
        <w:sz w:val="16"/>
      </w:rPr>
      <w:tab/>
    </w:r>
    <w:r w:rsidR="00DD1DD7">
      <w:rPr>
        <w:sz w:val="16"/>
      </w:rPr>
      <w:tab/>
    </w:r>
    <w:r w:rsidRPr="00D87F9B">
      <w:rPr>
        <w:sz w:val="16"/>
      </w:rPr>
      <w:fldChar w:fldCharType="begin"/>
    </w:r>
    <w:r w:rsidRPr="00D87F9B">
      <w:rPr>
        <w:sz w:val="16"/>
      </w:rPr>
      <w:instrText>PAGE   \* MERGEFORMAT</w:instrText>
    </w:r>
    <w:r w:rsidRPr="00D87F9B">
      <w:rPr>
        <w:sz w:val="16"/>
      </w:rPr>
      <w:fldChar w:fldCharType="separate"/>
    </w:r>
    <w:r w:rsidR="00FD5E0B">
      <w:rPr>
        <w:sz w:val="16"/>
      </w:rPr>
      <w:t>56</w:t>
    </w:r>
    <w:r w:rsidRPr="00D87F9B">
      <w:rPr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8ECE83" w14:textId="77777777" w:rsidR="00C200BC" w:rsidRDefault="00C200BC" w:rsidP="00D87F9B">
      <w:r>
        <w:separator/>
      </w:r>
    </w:p>
    <w:p w14:paraId="409552DB" w14:textId="77777777" w:rsidR="00C200BC" w:rsidRDefault="00C200BC" w:rsidP="00D87F9B"/>
    <w:p w14:paraId="3B9863A4" w14:textId="77777777" w:rsidR="00C200BC" w:rsidRDefault="00C200BC" w:rsidP="00D87F9B"/>
  </w:footnote>
  <w:footnote w:type="continuationSeparator" w:id="0">
    <w:p w14:paraId="2D1EFFE0" w14:textId="77777777" w:rsidR="00C200BC" w:rsidRDefault="00C200BC" w:rsidP="00D87F9B">
      <w:r>
        <w:continuationSeparator/>
      </w:r>
    </w:p>
    <w:p w14:paraId="194AF68A" w14:textId="77777777" w:rsidR="00C200BC" w:rsidRDefault="00C200BC" w:rsidP="00D87F9B"/>
    <w:p w14:paraId="6BE0CE84" w14:textId="77777777" w:rsidR="00C200BC" w:rsidRDefault="00C200BC" w:rsidP="00D87F9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AC5C5" w14:textId="77777777" w:rsidR="00C263D9" w:rsidRDefault="00C263D9" w:rsidP="00D87F9B">
    <w:pPr>
      <w:pStyle w:val="Koptekst"/>
    </w:pPr>
    <w:r w:rsidRPr="00187331">
      <w:rPr>
        <w:noProof/>
        <w:lang w:val="nl-NL"/>
      </w:rPr>
      <w:drawing>
        <wp:anchor distT="0" distB="0" distL="114300" distR="114300" simplePos="0" relativeHeight="251669504" behindDoc="0" locked="0" layoutInCell="1" allowOverlap="1" wp14:anchorId="2791E086" wp14:editId="225F32DF">
          <wp:simplePos x="0" y="0"/>
          <wp:positionH relativeFrom="column">
            <wp:posOffset>5048250</wp:posOffset>
          </wp:positionH>
          <wp:positionV relativeFrom="paragraph">
            <wp:posOffset>57150</wp:posOffset>
          </wp:positionV>
          <wp:extent cx="638175" cy="409575"/>
          <wp:effectExtent l="0" t="0" r="9525" b="9525"/>
          <wp:wrapNone/>
          <wp:docPr id="2" name="Afbeelding 2" descr="Logo IBD zonder tekst (960 x 600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9" descr="Logo IBD zonder tekst (960 x 600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175" cy="409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76E0F546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0BE2693"/>
    <w:multiLevelType w:val="hybridMultilevel"/>
    <w:tmpl w:val="C2A843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F1E3F"/>
    <w:multiLevelType w:val="hybridMultilevel"/>
    <w:tmpl w:val="0BC616FC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8026F0"/>
    <w:multiLevelType w:val="hybridMultilevel"/>
    <w:tmpl w:val="DC1CE03E"/>
    <w:lvl w:ilvl="0" w:tplc="0413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07FF0228"/>
    <w:multiLevelType w:val="hybridMultilevel"/>
    <w:tmpl w:val="EAEE5CA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D320A1"/>
    <w:multiLevelType w:val="hybridMultilevel"/>
    <w:tmpl w:val="04E66BE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575DEF"/>
    <w:multiLevelType w:val="hybridMultilevel"/>
    <w:tmpl w:val="DE90EF4A"/>
    <w:lvl w:ilvl="0" w:tplc="264697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AC1208"/>
    <w:multiLevelType w:val="multilevel"/>
    <w:tmpl w:val="7506C072"/>
    <w:lvl w:ilvl="0">
      <w:start w:val="1"/>
      <w:numFmt w:val="decimal"/>
      <w:pStyle w:val="Kop1"/>
      <w:lvlText w:val="%1"/>
      <w:lvlJc w:val="left"/>
      <w:pPr>
        <w:ind w:left="737" w:hanging="737"/>
      </w:pPr>
      <w:rPr>
        <w:rFonts w:ascii="Verdana" w:hAnsi="Verdana" w:hint="default"/>
        <w:b/>
        <w:i w:val="0"/>
        <w:sz w:val="24"/>
      </w:rPr>
    </w:lvl>
    <w:lvl w:ilvl="1">
      <w:start w:val="1"/>
      <w:numFmt w:val="decimal"/>
      <w:pStyle w:val="Kop2"/>
      <w:lvlText w:val="%1.%2"/>
      <w:lvlJc w:val="left"/>
      <w:pPr>
        <w:tabs>
          <w:tab w:val="num" w:pos="3979"/>
        </w:tabs>
        <w:ind w:left="3856" w:hanging="737"/>
      </w:pPr>
      <w:rPr>
        <w:rFonts w:ascii="Verdana" w:hAnsi="Verdana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37" w:hanging="73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none"/>
      <w:lvlRestart w:val="0"/>
      <w:pStyle w:val="Kop4"/>
      <w:suff w:val="nothing"/>
      <w:lvlText w:val="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8" w15:restartNumberingAfterBreak="0">
    <w:nsid w:val="13124B27"/>
    <w:multiLevelType w:val="hybridMultilevel"/>
    <w:tmpl w:val="1ED8B660"/>
    <w:lvl w:ilvl="0" w:tplc="038E964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18F26132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9B5660"/>
    <w:multiLevelType w:val="hybridMultilevel"/>
    <w:tmpl w:val="F5F2DCA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B5414E"/>
    <w:multiLevelType w:val="hybridMultilevel"/>
    <w:tmpl w:val="CAC21CB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F0657B"/>
    <w:multiLevelType w:val="hybridMultilevel"/>
    <w:tmpl w:val="D53851C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572BE3"/>
    <w:multiLevelType w:val="hybridMultilevel"/>
    <w:tmpl w:val="C7DE4E1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3F4DBB"/>
    <w:multiLevelType w:val="hybridMultilevel"/>
    <w:tmpl w:val="7272213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657600"/>
    <w:multiLevelType w:val="hybridMultilevel"/>
    <w:tmpl w:val="6534FCCE"/>
    <w:lvl w:ilvl="0" w:tplc="CF7C883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362626"/>
    <w:multiLevelType w:val="hybridMultilevel"/>
    <w:tmpl w:val="254AF4C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704F4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3302599C">
      <w:numFmt w:val="bullet"/>
      <w:lvlText w:val="-"/>
      <w:lvlJc w:val="left"/>
      <w:pPr>
        <w:ind w:left="2500" w:hanging="700"/>
      </w:pPr>
      <w:rPr>
        <w:rFonts w:ascii="Verdana" w:eastAsia="MS Mincho" w:hAnsi="Verdana" w:cs="Times New Roman" w:hint="default"/>
      </w:rPr>
    </w:lvl>
    <w:lvl w:ilvl="3" w:tplc="4C664ABE">
      <w:numFmt w:val="bullet"/>
      <w:lvlText w:val="–"/>
      <w:lvlJc w:val="left"/>
      <w:pPr>
        <w:ind w:left="2880" w:hanging="360"/>
      </w:pPr>
      <w:rPr>
        <w:rFonts w:ascii="Verdana" w:eastAsia="MS Mincho" w:hAnsi="Verdana" w:cs="Times New Roman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A41C8D"/>
    <w:multiLevelType w:val="hybridMultilevel"/>
    <w:tmpl w:val="FB1AD8E4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1FE55CBB"/>
    <w:multiLevelType w:val="hybridMultilevel"/>
    <w:tmpl w:val="6DB89C8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B54E25"/>
    <w:multiLevelType w:val="hybridMultilevel"/>
    <w:tmpl w:val="2FAE8ED0"/>
    <w:lvl w:ilvl="0" w:tplc="21FAE2A2">
      <w:start w:val="1"/>
      <w:numFmt w:val="decimal"/>
      <w:lvlRestart w:val="0"/>
      <w:pStyle w:val="Nummering"/>
      <w:lvlText w:val="%1."/>
      <w:lvlJc w:val="left"/>
      <w:pPr>
        <w:tabs>
          <w:tab w:val="num" w:pos="1277"/>
        </w:tabs>
        <w:ind w:left="1277" w:hanging="426"/>
      </w:pPr>
      <w:rPr>
        <w:rFonts w:ascii="Verdana" w:hAnsi="Verdana" w:cs="Times New Roman" w:hint="default"/>
        <w:b w:val="0"/>
        <w:i w:val="0"/>
        <w:sz w:val="18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237F0427"/>
    <w:multiLevelType w:val="hybridMultilevel"/>
    <w:tmpl w:val="1602A1D2"/>
    <w:lvl w:ilvl="0" w:tplc="264697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616669E"/>
    <w:multiLevelType w:val="hybridMultilevel"/>
    <w:tmpl w:val="D53851C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7C53EA"/>
    <w:multiLevelType w:val="hybridMultilevel"/>
    <w:tmpl w:val="F1F4E13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9D21789"/>
    <w:multiLevelType w:val="hybridMultilevel"/>
    <w:tmpl w:val="2DFEC07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2552FB"/>
    <w:multiLevelType w:val="hybridMultilevel"/>
    <w:tmpl w:val="8EF4C89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5E0E15"/>
    <w:multiLevelType w:val="hybridMultilevel"/>
    <w:tmpl w:val="AB30E15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253450B"/>
    <w:multiLevelType w:val="hybridMultilevel"/>
    <w:tmpl w:val="E7BA819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26B7F54"/>
    <w:multiLevelType w:val="hybridMultilevel"/>
    <w:tmpl w:val="205CEF7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2F52A00"/>
    <w:multiLevelType w:val="hybridMultilevel"/>
    <w:tmpl w:val="F5E63D66"/>
    <w:lvl w:ilvl="0" w:tplc="4C664ABE">
      <w:numFmt w:val="bullet"/>
      <w:lvlText w:val="–"/>
      <w:lvlJc w:val="left"/>
      <w:pPr>
        <w:ind w:left="720" w:hanging="360"/>
      </w:pPr>
      <w:rPr>
        <w:rFonts w:ascii="Verdana" w:eastAsia="MS Mincho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4CE7324"/>
    <w:multiLevelType w:val="hybridMultilevel"/>
    <w:tmpl w:val="F91AF5B6"/>
    <w:lvl w:ilvl="0" w:tplc="264697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711191"/>
    <w:multiLevelType w:val="hybridMultilevel"/>
    <w:tmpl w:val="E5B00E7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D1D3D0F"/>
    <w:multiLevelType w:val="hybridMultilevel"/>
    <w:tmpl w:val="43B849FA"/>
    <w:lvl w:ilvl="0" w:tplc="264697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DB05195"/>
    <w:multiLevelType w:val="hybridMultilevel"/>
    <w:tmpl w:val="E5B00E7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DBB62A4"/>
    <w:multiLevelType w:val="hybridMultilevel"/>
    <w:tmpl w:val="CF080E5E"/>
    <w:lvl w:ilvl="0" w:tplc="DA9C0D52">
      <w:numFmt w:val="bullet"/>
      <w:lvlText w:val="•"/>
      <w:lvlJc w:val="left"/>
      <w:pPr>
        <w:ind w:left="470" w:hanging="360"/>
      </w:pPr>
      <w:rPr>
        <w:rFonts w:ascii="Arial" w:eastAsia="Arial" w:hAnsi="Arial" w:cs="Arial" w:hint="default"/>
        <w:w w:val="100"/>
        <w:sz w:val="21"/>
        <w:szCs w:val="21"/>
        <w:lang w:val="nl-NL" w:eastAsia="nl-NL" w:bidi="nl-NL"/>
      </w:rPr>
    </w:lvl>
    <w:lvl w:ilvl="1" w:tplc="6366C4B4">
      <w:numFmt w:val="bullet"/>
      <w:lvlText w:val="•"/>
      <w:lvlJc w:val="left"/>
      <w:pPr>
        <w:ind w:left="799" w:hanging="360"/>
      </w:pPr>
      <w:rPr>
        <w:rFonts w:hint="default"/>
        <w:lang w:val="nl-NL" w:eastAsia="nl-NL" w:bidi="nl-NL"/>
      </w:rPr>
    </w:lvl>
    <w:lvl w:ilvl="2" w:tplc="04130003">
      <w:start w:val="1"/>
      <w:numFmt w:val="bullet"/>
      <w:lvlText w:val="o"/>
      <w:lvlJc w:val="left"/>
      <w:pPr>
        <w:ind w:left="1119" w:hanging="360"/>
      </w:pPr>
      <w:rPr>
        <w:rFonts w:ascii="Courier New" w:hAnsi="Courier New" w:cs="Courier New" w:hint="default"/>
        <w:lang w:val="nl-NL" w:eastAsia="nl-NL" w:bidi="nl-NL"/>
      </w:rPr>
    </w:lvl>
    <w:lvl w:ilvl="3" w:tplc="1722C76C">
      <w:numFmt w:val="bullet"/>
      <w:lvlText w:val="•"/>
      <w:lvlJc w:val="left"/>
      <w:pPr>
        <w:ind w:left="1439" w:hanging="360"/>
      </w:pPr>
      <w:rPr>
        <w:rFonts w:hint="default"/>
        <w:lang w:val="nl-NL" w:eastAsia="nl-NL" w:bidi="nl-NL"/>
      </w:rPr>
    </w:lvl>
    <w:lvl w:ilvl="4" w:tplc="F6DCD774">
      <w:numFmt w:val="bullet"/>
      <w:lvlText w:val="•"/>
      <w:lvlJc w:val="left"/>
      <w:pPr>
        <w:ind w:left="1758" w:hanging="360"/>
      </w:pPr>
      <w:rPr>
        <w:rFonts w:hint="default"/>
        <w:lang w:val="nl-NL" w:eastAsia="nl-NL" w:bidi="nl-NL"/>
      </w:rPr>
    </w:lvl>
    <w:lvl w:ilvl="5" w:tplc="1B4A3BAC">
      <w:numFmt w:val="bullet"/>
      <w:lvlText w:val="•"/>
      <w:lvlJc w:val="left"/>
      <w:pPr>
        <w:ind w:left="2078" w:hanging="360"/>
      </w:pPr>
      <w:rPr>
        <w:rFonts w:hint="default"/>
        <w:lang w:val="nl-NL" w:eastAsia="nl-NL" w:bidi="nl-NL"/>
      </w:rPr>
    </w:lvl>
    <w:lvl w:ilvl="6" w:tplc="9934DED6">
      <w:numFmt w:val="bullet"/>
      <w:lvlText w:val="•"/>
      <w:lvlJc w:val="left"/>
      <w:pPr>
        <w:ind w:left="2398" w:hanging="360"/>
      </w:pPr>
      <w:rPr>
        <w:rFonts w:hint="default"/>
        <w:lang w:val="nl-NL" w:eastAsia="nl-NL" w:bidi="nl-NL"/>
      </w:rPr>
    </w:lvl>
    <w:lvl w:ilvl="7" w:tplc="61E03062">
      <w:numFmt w:val="bullet"/>
      <w:lvlText w:val="•"/>
      <w:lvlJc w:val="left"/>
      <w:pPr>
        <w:ind w:left="2717" w:hanging="360"/>
      </w:pPr>
      <w:rPr>
        <w:rFonts w:hint="default"/>
        <w:lang w:val="nl-NL" w:eastAsia="nl-NL" w:bidi="nl-NL"/>
      </w:rPr>
    </w:lvl>
    <w:lvl w:ilvl="8" w:tplc="7D6AD7F8">
      <w:numFmt w:val="bullet"/>
      <w:lvlText w:val="•"/>
      <w:lvlJc w:val="left"/>
      <w:pPr>
        <w:ind w:left="3037" w:hanging="360"/>
      </w:pPr>
      <w:rPr>
        <w:rFonts w:hint="default"/>
        <w:lang w:val="nl-NL" w:eastAsia="nl-NL" w:bidi="nl-NL"/>
      </w:rPr>
    </w:lvl>
  </w:abstractNum>
  <w:abstractNum w:abstractNumId="33" w15:restartNumberingAfterBreak="0">
    <w:nsid w:val="3DFD46D3"/>
    <w:multiLevelType w:val="hybridMultilevel"/>
    <w:tmpl w:val="C1AA4FD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E450E35"/>
    <w:multiLevelType w:val="hybridMultilevel"/>
    <w:tmpl w:val="EF5C378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B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EC12443"/>
    <w:multiLevelType w:val="hybridMultilevel"/>
    <w:tmpl w:val="D27460D8"/>
    <w:lvl w:ilvl="0" w:tplc="4C664ABE">
      <w:numFmt w:val="bullet"/>
      <w:lvlText w:val="–"/>
      <w:lvlJc w:val="left"/>
      <w:pPr>
        <w:ind w:left="720" w:hanging="360"/>
      </w:pPr>
      <w:rPr>
        <w:rFonts w:ascii="Verdana" w:eastAsia="MS Mincho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F277325"/>
    <w:multiLevelType w:val="hybridMultilevel"/>
    <w:tmpl w:val="448C444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1157CD4"/>
    <w:multiLevelType w:val="hybridMultilevel"/>
    <w:tmpl w:val="661CBFB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1FF2604"/>
    <w:multiLevelType w:val="hybridMultilevel"/>
    <w:tmpl w:val="2CE6C4A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2642B05"/>
    <w:multiLevelType w:val="hybridMultilevel"/>
    <w:tmpl w:val="048A89AA"/>
    <w:lvl w:ilvl="0" w:tplc="DA9C0D52">
      <w:numFmt w:val="bullet"/>
      <w:lvlText w:val="•"/>
      <w:lvlJc w:val="left"/>
      <w:pPr>
        <w:ind w:left="470" w:hanging="360"/>
      </w:pPr>
      <w:rPr>
        <w:rFonts w:ascii="Arial" w:eastAsia="Arial" w:hAnsi="Arial" w:cs="Arial" w:hint="default"/>
        <w:w w:val="100"/>
        <w:sz w:val="21"/>
        <w:szCs w:val="21"/>
        <w:lang w:val="nl-NL" w:eastAsia="nl-NL" w:bidi="nl-NL"/>
      </w:rPr>
    </w:lvl>
    <w:lvl w:ilvl="1" w:tplc="6366C4B4">
      <w:numFmt w:val="bullet"/>
      <w:lvlText w:val="•"/>
      <w:lvlJc w:val="left"/>
      <w:pPr>
        <w:ind w:left="799" w:hanging="360"/>
      </w:pPr>
      <w:rPr>
        <w:rFonts w:hint="default"/>
        <w:lang w:val="nl-NL" w:eastAsia="nl-NL" w:bidi="nl-NL"/>
      </w:rPr>
    </w:lvl>
    <w:lvl w:ilvl="2" w:tplc="D3225AAE">
      <w:numFmt w:val="bullet"/>
      <w:lvlText w:val="•"/>
      <w:lvlJc w:val="left"/>
      <w:pPr>
        <w:ind w:left="1119" w:hanging="360"/>
      </w:pPr>
      <w:rPr>
        <w:rFonts w:hint="default"/>
        <w:lang w:val="nl-NL" w:eastAsia="nl-NL" w:bidi="nl-NL"/>
      </w:rPr>
    </w:lvl>
    <w:lvl w:ilvl="3" w:tplc="1722C76C">
      <w:numFmt w:val="bullet"/>
      <w:lvlText w:val="•"/>
      <w:lvlJc w:val="left"/>
      <w:pPr>
        <w:ind w:left="1439" w:hanging="360"/>
      </w:pPr>
      <w:rPr>
        <w:rFonts w:hint="default"/>
        <w:lang w:val="nl-NL" w:eastAsia="nl-NL" w:bidi="nl-NL"/>
      </w:rPr>
    </w:lvl>
    <w:lvl w:ilvl="4" w:tplc="F6DCD774">
      <w:numFmt w:val="bullet"/>
      <w:lvlText w:val="•"/>
      <w:lvlJc w:val="left"/>
      <w:pPr>
        <w:ind w:left="1758" w:hanging="360"/>
      </w:pPr>
      <w:rPr>
        <w:rFonts w:hint="default"/>
        <w:lang w:val="nl-NL" w:eastAsia="nl-NL" w:bidi="nl-NL"/>
      </w:rPr>
    </w:lvl>
    <w:lvl w:ilvl="5" w:tplc="1B4A3BAC">
      <w:numFmt w:val="bullet"/>
      <w:lvlText w:val="•"/>
      <w:lvlJc w:val="left"/>
      <w:pPr>
        <w:ind w:left="2078" w:hanging="360"/>
      </w:pPr>
      <w:rPr>
        <w:rFonts w:hint="default"/>
        <w:lang w:val="nl-NL" w:eastAsia="nl-NL" w:bidi="nl-NL"/>
      </w:rPr>
    </w:lvl>
    <w:lvl w:ilvl="6" w:tplc="9934DED6">
      <w:numFmt w:val="bullet"/>
      <w:lvlText w:val="•"/>
      <w:lvlJc w:val="left"/>
      <w:pPr>
        <w:ind w:left="2398" w:hanging="360"/>
      </w:pPr>
      <w:rPr>
        <w:rFonts w:hint="default"/>
        <w:lang w:val="nl-NL" w:eastAsia="nl-NL" w:bidi="nl-NL"/>
      </w:rPr>
    </w:lvl>
    <w:lvl w:ilvl="7" w:tplc="61E03062">
      <w:numFmt w:val="bullet"/>
      <w:lvlText w:val="•"/>
      <w:lvlJc w:val="left"/>
      <w:pPr>
        <w:ind w:left="2717" w:hanging="360"/>
      </w:pPr>
      <w:rPr>
        <w:rFonts w:hint="default"/>
        <w:lang w:val="nl-NL" w:eastAsia="nl-NL" w:bidi="nl-NL"/>
      </w:rPr>
    </w:lvl>
    <w:lvl w:ilvl="8" w:tplc="7D6AD7F8">
      <w:numFmt w:val="bullet"/>
      <w:lvlText w:val="•"/>
      <w:lvlJc w:val="left"/>
      <w:pPr>
        <w:ind w:left="3037" w:hanging="360"/>
      </w:pPr>
      <w:rPr>
        <w:rFonts w:hint="default"/>
        <w:lang w:val="nl-NL" w:eastAsia="nl-NL" w:bidi="nl-NL"/>
      </w:rPr>
    </w:lvl>
  </w:abstractNum>
  <w:abstractNum w:abstractNumId="40" w15:restartNumberingAfterBreak="0">
    <w:nsid w:val="429173F5"/>
    <w:multiLevelType w:val="hybridMultilevel"/>
    <w:tmpl w:val="B5481BD2"/>
    <w:lvl w:ilvl="0" w:tplc="04130001">
      <w:start w:val="1"/>
      <w:numFmt w:val="upperLetter"/>
      <w:pStyle w:val="Appendix"/>
      <w:lvlText w:val="%1."/>
      <w:lvlJc w:val="left"/>
      <w:pPr>
        <w:tabs>
          <w:tab w:val="num" w:pos="0"/>
        </w:tabs>
        <w:ind w:hanging="567"/>
      </w:pPr>
      <w:rPr>
        <w:rFonts w:cs="Times New Roman" w:hint="default"/>
      </w:rPr>
    </w:lvl>
    <w:lvl w:ilvl="1" w:tplc="0413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43776345"/>
    <w:multiLevelType w:val="hybridMultilevel"/>
    <w:tmpl w:val="F128155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3985E4F"/>
    <w:multiLevelType w:val="hybridMultilevel"/>
    <w:tmpl w:val="7E5E480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488549B"/>
    <w:multiLevelType w:val="hybridMultilevel"/>
    <w:tmpl w:val="1542DA9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75A1412"/>
    <w:multiLevelType w:val="hybridMultilevel"/>
    <w:tmpl w:val="4E1C1E7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941172E"/>
    <w:multiLevelType w:val="hybridMultilevel"/>
    <w:tmpl w:val="0756B50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C982BE9"/>
    <w:multiLevelType w:val="hybridMultilevel"/>
    <w:tmpl w:val="4EA20DE4"/>
    <w:lvl w:ilvl="0" w:tplc="D778C594">
      <w:numFmt w:val="bullet"/>
      <w:lvlText w:val="-"/>
      <w:lvlJc w:val="left"/>
      <w:pPr>
        <w:ind w:left="720" w:hanging="360"/>
      </w:pPr>
      <w:rPr>
        <w:rFonts w:ascii="Segoe UI" w:eastAsiaTheme="minorHAnsi" w:hAnsi="Segoe UI" w:cs="Segoe U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DD94064"/>
    <w:multiLevelType w:val="hybridMultilevel"/>
    <w:tmpl w:val="1748AB6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E53126F"/>
    <w:multiLevelType w:val="hybridMultilevel"/>
    <w:tmpl w:val="72AEEA72"/>
    <w:lvl w:ilvl="0" w:tplc="C562C896">
      <w:start w:val="1"/>
      <w:numFmt w:val="decimal"/>
      <w:pStyle w:val="Kop6Bijlage"/>
      <w:lvlText w:val="%1."/>
      <w:lvlJc w:val="left"/>
      <w:pPr>
        <w:ind w:left="720" w:hanging="360"/>
      </w:pPr>
      <w:rPr>
        <w:rFonts w:ascii="Verdana" w:hAnsi="Verdana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F5A6D52"/>
    <w:multiLevelType w:val="hybridMultilevel"/>
    <w:tmpl w:val="87ECFDF4"/>
    <w:lvl w:ilvl="0" w:tplc="264697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0A8137A"/>
    <w:multiLevelType w:val="hybridMultilevel"/>
    <w:tmpl w:val="D504763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1641FB2"/>
    <w:multiLevelType w:val="hybridMultilevel"/>
    <w:tmpl w:val="460807AA"/>
    <w:lvl w:ilvl="0" w:tplc="8D88FB76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1910091"/>
    <w:multiLevelType w:val="hybridMultilevel"/>
    <w:tmpl w:val="AFB4085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2EB4AA1"/>
    <w:multiLevelType w:val="hybridMultilevel"/>
    <w:tmpl w:val="ACB4159A"/>
    <w:lvl w:ilvl="0" w:tplc="9A4E34A0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5C40BB0"/>
    <w:multiLevelType w:val="hybridMultilevel"/>
    <w:tmpl w:val="385A40EC"/>
    <w:lvl w:ilvl="0" w:tplc="FFFFFFFF">
      <w:start w:val="5"/>
      <w:numFmt w:val="bullet"/>
      <w:pStyle w:val="Lijstopsomteken2"/>
      <w:lvlText w:val="-"/>
      <w:lvlJc w:val="left"/>
      <w:pPr>
        <w:tabs>
          <w:tab w:val="num" w:pos="567"/>
        </w:tabs>
        <w:ind w:left="567" w:hanging="284"/>
      </w:pPr>
      <w:rPr>
        <w:rFonts w:ascii="Verdana" w:hAnsi="Verdana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55" w15:restartNumberingAfterBreak="0">
    <w:nsid w:val="59265D3B"/>
    <w:multiLevelType w:val="hybridMultilevel"/>
    <w:tmpl w:val="B2B07AAA"/>
    <w:lvl w:ilvl="0" w:tplc="264697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AFA6EA0"/>
    <w:multiLevelType w:val="hybridMultilevel"/>
    <w:tmpl w:val="2B5CD45A"/>
    <w:lvl w:ilvl="0" w:tplc="FFFFFFFF">
      <w:start w:val="1"/>
      <w:numFmt w:val="bullet"/>
      <w:pStyle w:val="Opsomming"/>
      <w:lvlText w:val=""/>
      <w:lvlJc w:val="left"/>
      <w:pPr>
        <w:tabs>
          <w:tab w:val="num" w:pos="1276"/>
        </w:tabs>
        <w:ind w:left="1276" w:hanging="425"/>
      </w:pPr>
      <w:rPr>
        <w:rFonts w:ascii="Wingdings" w:hAnsi="Wingdings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7" w15:restartNumberingAfterBreak="0">
    <w:nsid w:val="5C0B6394"/>
    <w:multiLevelType w:val="hybridMultilevel"/>
    <w:tmpl w:val="32CAEDC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E565A3C"/>
    <w:multiLevelType w:val="hybridMultilevel"/>
    <w:tmpl w:val="DDD0FDE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E8B4D7D"/>
    <w:multiLevelType w:val="hybridMultilevel"/>
    <w:tmpl w:val="E84E837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F563805"/>
    <w:multiLevelType w:val="hybridMultilevel"/>
    <w:tmpl w:val="9812702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319119B"/>
    <w:multiLevelType w:val="hybridMultilevel"/>
    <w:tmpl w:val="42DA048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4641809"/>
    <w:multiLevelType w:val="hybridMultilevel"/>
    <w:tmpl w:val="7C32F89C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B">
      <w:start w:val="1"/>
      <w:numFmt w:val="lowerRoman"/>
      <w:lvlText w:val="%2."/>
      <w:lvlJc w:val="righ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49F0149"/>
    <w:multiLevelType w:val="hybridMultilevel"/>
    <w:tmpl w:val="081ECF7A"/>
    <w:lvl w:ilvl="0" w:tplc="9A4E34A0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5081FB2"/>
    <w:multiLevelType w:val="multilevel"/>
    <w:tmpl w:val="6A8E3350"/>
    <w:lvl w:ilvl="0">
      <w:start w:val="1"/>
      <w:numFmt w:val="decimal"/>
      <w:lvlText w:val="%1."/>
      <w:lvlJc w:val="left"/>
      <w:pPr>
        <w:tabs>
          <w:tab w:val="num" w:pos="1534"/>
        </w:tabs>
        <w:ind w:left="1534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966"/>
        </w:tabs>
        <w:ind w:left="1966" w:hanging="432"/>
      </w:pPr>
      <w:rPr>
        <w:rFonts w:cs="Times New Roman" w:hint="default"/>
      </w:rPr>
    </w:lvl>
    <w:lvl w:ilvl="2">
      <w:start w:val="1"/>
      <w:numFmt w:val="decimal"/>
      <w:pStyle w:val="OpmaakprofielKop3Eersteregel127cm"/>
      <w:lvlText w:val="%1.%2.%3."/>
      <w:lvlJc w:val="left"/>
      <w:pPr>
        <w:tabs>
          <w:tab w:val="num" w:pos="2398"/>
        </w:tabs>
        <w:ind w:left="2398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902"/>
        </w:tabs>
        <w:ind w:left="2902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406"/>
        </w:tabs>
        <w:ind w:left="3406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10"/>
        </w:tabs>
        <w:ind w:left="3910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414"/>
        </w:tabs>
        <w:ind w:left="441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134"/>
        </w:tabs>
        <w:ind w:left="4918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94"/>
        </w:tabs>
        <w:ind w:left="5494" w:hanging="1440"/>
      </w:pPr>
      <w:rPr>
        <w:rFonts w:cs="Times New Roman" w:hint="default"/>
      </w:rPr>
    </w:lvl>
  </w:abstractNum>
  <w:abstractNum w:abstractNumId="65" w15:restartNumberingAfterBreak="0">
    <w:nsid w:val="65582D7B"/>
    <w:multiLevelType w:val="hybridMultilevel"/>
    <w:tmpl w:val="C3DEAA3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B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56B04FD"/>
    <w:multiLevelType w:val="hybridMultilevel"/>
    <w:tmpl w:val="04A8F93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93C7235"/>
    <w:multiLevelType w:val="hybridMultilevel"/>
    <w:tmpl w:val="B2A622F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AC60B0D"/>
    <w:multiLevelType w:val="hybridMultilevel"/>
    <w:tmpl w:val="54189AA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D0E7CB0"/>
    <w:multiLevelType w:val="hybridMultilevel"/>
    <w:tmpl w:val="9BACAD84"/>
    <w:lvl w:ilvl="0" w:tplc="264697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E1A2D61"/>
    <w:multiLevelType w:val="hybridMultilevel"/>
    <w:tmpl w:val="2DCA28FE"/>
    <w:lvl w:ilvl="0" w:tplc="4C664ABE">
      <w:numFmt w:val="bullet"/>
      <w:lvlText w:val="–"/>
      <w:lvlJc w:val="left"/>
      <w:pPr>
        <w:ind w:left="720" w:hanging="360"/>
      </w:pPr>
      <w:rPr>
        <w:rFonts w:ascii="Verdana" w:eastAsia="MS Mincho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02A3D34"/>
    <w:multiLevelType w:val="hybridMultilevel"/>
    <w:tmpl w:val="42D8AED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0D15467"/>
    <w:multiLevelType w:val="hybridMultilevel"/>
    <w:tmpl w:val="74CAEB6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13B2CD1"/>
    <w:multiLevelType w:val="hybridMultilevel"/>
    <w:tmpl w:val="2EC6EC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5CF5F03"/>
    <w:multiLevelType w:val="hybridMultilevel"/>
    <w:tmpl w:val="06ECC760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61F4CF5"/>
    <w:multiLevelType w:val="hybridMultilevel"/>
    <w:tmpl w:val="5250511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6B14559"/>
    <w:multiLevelType w:val="hybridMultilevel"/>
    <w:tmpl w:val="004EF936"/>
    <w:lvl w:ilvl="0" w:tplc="264697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704C762">
      <w:numFmt w:val="bullet"/>
      <w:lvlText w:val="•"/>
      <w:lvlJc w:val="left"/>
      <w:pPr>
        <w:ind w:left="1680" w:hanging="600"/>
      </w:pPr>
      <w:rPr>
        <w:rFonts w:ascii="Verdana" w:eastAsiaTheme="minorHAnsi" w:hAnsi="Verdana" w:cstheme="minorBidi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9CF50AE"/>
    <w:multiLevelType w:val="hybridMultilevel"/>
    <w:tmpl w:val="B27A907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B2D4BC0"/>
    <w:multiLevelType w:val="hybridMultilevel"/>
    <w:tmpl w:val="B7361090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44490">
      <w:numFmt w:val="bullet"/>
      <w:lvlText w:val="-"/>
      <w:lvlJc w:val="left"/>
      <w:pPr>
        <w:ind w:left="2500" w:hanging="700"/>
      </w:pPr>
      <w:rPr>
        <w:rFonts w:ascii="Verdana" w:eastAsia="MS Mincho" w:hAnsi="Verdana" w:cs="Times New Roman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B82064F"/>
    <w:multiLevelType w:val="hybridMultilevel"/>
    <w:tmpl w:val="E848D0FA"/>
    <w:lvl w:ilvl="0" w:tplc="264697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w w:val="100"/>
        <w:sz w:val="22"/>
        <w:szCs w:val="22"/>
        <w:lang w:val="nl-NL" w:eastAsia="nl-NL" w:bidi="nl-NL"/>
      </w:rPr>
    </w:lvl>
    <w:lvl w:ilvl="1" w:tplc="04130003" w:tentative="1">
      <w:start w:val="1"/>
      <w:numFmt w:val="bullet"/>
      <w:lvlText w:val="o"/>
      <w:lvlJc w:val="left"/>
      <w:pPr>
        <w:ind w:left="16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5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2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28" w:hanging="360"/>
      </w:pPr>
      <w:rPr>
        <w:rFonts w:ascii="Wingdings" w:hAnsi="Wingdings" w:hint="default"/>
      </w:rPr>
    </w:lvl>
  </w:abstractNum>
  <w:abstractNum w:abstractNumId="80" w15:restartNumberingAfterBreak="0">
    <w:nsid w:val="7BFC529D"/>
    <w:multiLevelType w:val="hybridMultilevel"/>
    <w:tmpl w:val="673A9852"/>
    <w:lvl w:ilvl="0" w:tplc="9B24588E">
      <w:start w:val="1"/>
      <w:numFmt w:val="decimal"/>
      <w:pStyle w:val="Lijstalinea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C191A52"/>
    <w:multiLevelType w:val="hybridMultilevel"/>
    <w:tmpl w:val="D742B22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C8E268E"/>
    <w:multiLevelType w:val="hybridMultilevel"/>
    <w:tmpl w:val="BCAEF022"/>
    <w:lvl w:ilvl="0" w:tplc="9A4E34A0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FC91E65"/>
    <w:multiLevelType w:val="hybridMultilevel"/>
    <w:tmpl w:val="EFC276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6"/>
  </w:num>
  <w:num w:numId="3">
    <w:abstractNumId w:val="18"/>
  </w:num>
  <w:num w:numId="4">
    <w:abstractNumId w:val="40"/>
  </w:num>
  <w:num w:numId="5">
    <w:abstractNumId w:val="64"/>
  </w:num>
  <w:num w:numId="6">
    <w:abstractNumId w:val="54"/>
  </w:num>
  <w:num w:numId="7">
    <w:abstractNumId w:val="16"/>
  </w:num>
  <w:num w:numId="8">
    <w:abstractNumId w:val="49"/>
  </w:num>
  <w:num w:numId="9">
    <w:abstractNumId w:val="6"/>
  </w:num>
  <w:num w:numId="10">
    <w:abstractNumId w:val="19"/>
  </w:num>
  <w:num w:numId="11">
    <w:abstractNumId w:val="15"/>
  </w:num>
  <w:num w:numId="12">
    <w:abstractNumId w:val="74"/>
  </w:num>
  <w:num w:numId="13">
    <w:abstractNumId w:val="80"/>
  </w:num>
  <w:num w:numId="14">
    <w:abstractNumId w:val="78"/>
  </w:num>
  <w:num w:numId="15">
    <w:abstractNumId w:val="76"/>
  </w:num>
  <w:num w:numId="16">
    <w:abstractNumId w:val="69"/>
  </w:num>
  <w:num w:numId="17">
    <w:abstractNumId w:val="24"/>
  </w:num>
  <w:num w:numId="18">
    <w:abstractNumId w:val="28"/>
  </w:num>
  <w:num w:numId="19">
    <w:abstractNumId w:val="65"/>
  </w:num>
  <w:num w:numId="20">
    <w:abstractNumId w:val="51"/>
  </w:num>
  <w:num w:numId="21">
    <w:abstractNumId w:val="33"/>
  </w:num>
  <w:num w:numId="22">
    <w:abstractNumId w:val="8"/>
  </w:num>
  <w:num w:numId="23">
    <w:abstractNumId w:val="23"/>
  </w:num>
  <w:num w:numId="24">
    <w:abstractNumId w:val="10"/>
  </w:num>
  <w:num w:numId="25">
    <w:abstractNumId w:val="1"/>
  </w:num>
  <w:num w:numId="26">
    <w:abstractNumId w:val="11"/>
  </w:num>
  <w:num w:numId="27">
    <w:abstractNumId w:val="14"/>
  </w:num>
  <w:num w:numId="28">
    <w:abstractNumId w:val="68"/>
  </w:num>
  <w:num w:numId="29">
    <w:abstractNumId w:val="34"/>
  </w:num>
  <w:num w:numId="30">
    <w:abstractNumId w:val="31"/>
  </w:num>
  <w:num w:numId="31">
    <w:abstractNumId w:val="7"/>
  </w:num>
  <w:num w:numId="3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71"/>
  </w:num>
  <w:num w:numId="34">
    <w:abstractNumId w:val="77"/>
  </w:num>
  <w:num w:numId="35">
    <w:abstractNumId w:val="5"/>
  </w:num>
  <w:num w:numId="36">
    <w:abstractNumId w:val="55"/>
  </w:num>
  <w:num w:numId="37">
    <w:abstractNumId w:val="30"/>
  </w:num>
  <w:num w:numId="38">
    <w:abstractNumId w:val="62"/>
  </w:num>
  <w:num w:numId="39">
    <w:abstractNumId w:val="13"/>
  </w:num>
  <w:num w:numId="40">
    <w:abstractNumId w:val="41"/>
  </w:num>
  <w:num w:numId="41">
    <w:abstractNumId w:val="80"/>
  </w:num>
  <w:num w:numId="42">
    <w:abstractNumId w:val="80"/>
    <w:lvlOverride w:ilvl="0">
      <w:startOverride w:val="1"/>
    </w:lvlOverride>
  </w:num>
  <w:num w:numId="43">
    <w:abstractNumId w:val="20"/>
  </w:num>
  <w:num w:numId="44">
    <w:abstractNumId w:val="80"/>
    <w:lvlOverride w:ilvl="0">
      <w:startOverride w:val="1"/>
    </w:lvlOverride>
  </w:num>
  <w:num w:numId="45">
    <w:abstractNumId w:val="29"/>
  </w:num>
  <w:num w:numId="46">
    <w:abstractNumId w:val="37"/>
  </w:num>
  <w:num w:numId="47">
    <w:abstractNumId w:val="39"/>
  </w:num>
  <w:num w:numId="48">
    <w:abstractNumId w:val="79"/>
  </w:num>
  <w:num w:numId="49">
    <w:abstractNumId w:val="80"/>
    <w:lvlOverride w:ilvl="0">
      <w:startOverride w:val="1"/>
    </w:lvlOverride>
  </w:num>
  <w:num w:numId="50">
    <w:abstractNumId w:val="50"/>
  </w:num>
  <w:num w:numId="51">
    <w:abstractNumId w:val="2"/>
  </w:num>
  <w:num w:numId="52">
    <w:abstractNumId w:val="53"/>
  </w:num>
  <w:num w:numId="53">
    <w:abstractNumId w:val="82"/>
  </w:num>
  <w:num w:numId="54">
    <w:abstractNumId w:val="63"/>
  </w:num>
  <w:num w:numId="55">
    <w:abstractNumId w:val="59"/>
  </w:num>
  <w:num w:numId="56">
    <w:abstractNumId w:val="48"/>
  </w:num>
  <w:num w:numId="57">
    <w:abstractNumId w:val="47"/>
  </w:num>
  <w:num w:numId="58">
    <w:abstractNumId w:val="25"/>
  </w:num>
  <w:num w:numId="59">
    <w:abstractNumId w:val="26"/>
  </w:num>
  <w:num w:numId="60">
    <w:abstractNumId w:val="21"/>
  </w:num>
  <w:num w:numId="61">
    <w:abstractNumId w:val="36"/>
  </w:num>
  <w:num w:numId="62">
    <w:abstractNumId w:val="44"/>
  </w:num>
  <w:num w:numId="63">
    <w:abstractNumId w:val="58"/>
  </w:num>
  <w:num w:numId="64">
    <w:abstractNumId w:val="57"/>
  </w:num>
  <w:num w:numId="65">
    <w:abstractNumId w:val="4"/>
  </w:num>
  <w:num w:numId="66">
    <w:abstractNumId w:val="43"/>
  </w:num>
  <w:num w:numId="67">
    <w:abstractNumId w:val="38"/>
  </w:num>
  <w:num w:numId="68">
    <w:abstractNumId w:val="73"/>
  </w:num>
  <w:num w:numId="69">
    <w:abstractNumId w:val="22"/>
  </w:num>
  <w:num w:numId="70">
    <w:abstractNumId w:val="52"/>
  </w:num>
  <w:num w:numId="71">
    <w:abstractNumId w:val="81"/>
  </w:num>
  <w:num w:numId="72">
    <w:abstractNumId w:val="60"/>
  </w:num>
  <w:num w:numId="73">
    <w:abstractNumId w:val="12"/>
  </w:num>
  <w:num w:numId="74">
    <w:abstractNumId w:val="45"/>
  </w:num>
  <w:num w:numId="75">
    <w:abstractNumId w:val="17"/>
  </w:num>
  <w:num w:numId="76">
    <w:abstractNumId w:val="72"/>
  </w:num>
  <w:num w:numId="77">
    <w:abstractNumId w:val="42"/>
  </w:num>
  <w:num w:numId="78">
    <w:abstractNumId w:val="9"/>
  </w:num>
  <w:num w:numId="79">
    <w:abstractNumId w:val="66"/>
  </w:num>
  <w:num w:numId="80">
    <w:abstractNumId w:val="46"/>
  </w:num>
  <w:num w:numId="81">
    <w:abstractNumId w:val="75"/>
  </w:num>
  <w:num w:numId="82">
    <w:abstractNumId w:val="61"/>
  </w:num>
  <w:num w:numId="83">
    <w:abstractNumId w:val="83"/>
  </w:num>
  <w:num w:numId="84">
    <w:abstractNumId w:val="3"/>
  </w:num>
  <w:num w:numId="85">
    <w:abstractNumId w:val="32"/>
  </w:num>
  <w:num w:numId="86">
    <w:abstractNumId w:val="35"/>
  </w:num>
  <w:num w:numId="87">
    <w:abstractNumId w:val="70"/>
  </w:num>
  <w:num w:numId="88">
    <w:abstractNumId w:val="67"/>
  </w:num>
  <w:num w:numId="89">
    <w:abstractNumId w:val="27"/>
  </w:num>
  <w:numIdMacAtCleanup w:val="8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attachedTemplate r:id="rId1"/>
  <w:defaultTabStop w:val="709"/>
  <w:hyphenationZone w:val="425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36FB"/>
    <w:rsid w:val="0000045A"/>
    <w:rsid w:val="00000520"/>
    <w:rsid w:val="0000082E"/>
    <w:rsid w:val="0000092D"/>
    <w:rsid w:val="00000A4C"/>
    <w:rsid w:val="00001832"/>
    <w:rsid w:val="00001AC8"/>
    <w:rsid w:val="000026E4"/>
    <w:rsid w:val="000027C6"/>
    <w:rsid w:val="0000397E"/>
    <w:rsid w:val="000042FC"/>
    <w:rsid w:val="000043FF"/>
    <w:rsid w:val="00005091"/>
    <w:rsid w:val="00005214"/>
    <w:rsid w:val="000054A9"/>
    <w:rsid w:val="0000573B"/>
    <w:rsid w:val="00005959"/>
    <w:rsid w:val="00005BF8"/>
    <w:rsid w:val="00006176"/>
    <w:rsid w:val="00006E3B"/>
    <w:rsid w:val="00007679"/>
    <w:rsid w:val="0000770A"/>
    <w:rsid w:val="00007943"/>
    <w:rsid w:val="0000797D"/>
    <w:rsid w:val="00011C43"/>
    <w:rsid w:val="00011D18"/>
    <w:rsid w:val="00012F15"/>
    <w:rsid w:val="000136B0"/>
    <w:rsid w:val="000143BA"/>
    <w:rsid w:val="000143C8"/>
    <w:rsid w:val="00014859"/>
    <w:rsid w:val="00014B00"/>
    <w:rsid w:val="00016923"/>
    <w:rsid w:val="00016B17"/>
    <w:rsid w:val="00017153"/>
    <w:rsid w:val="000177C2"/>
    <w:rsid w:val="00017FD9"/>
    <w:rsid w:val="000210D6"/>
    <w:rsid w:val="000221CA"/>
    <w:rsid w:val="00023398"/>
    <w:rsid w:val="00023D33"/>
    <w:rsid w:val="00023DE6"/>
    <w:rsid w:val="000248B2"/>
    <w:rsid w:val="000248E4"/>
    <w:rsid w:val="0002679E"/>
    <w:rsid w:val="00026EE6"/>
    <w:rsid w:val="0002774C"/>
    <w:rsid w:val="00027ECC"/>
    <w:rsid w:val="0003021F"/>
    <w:rsid w:val="000308F6"/>
    <w:rsid w:val="000318B9"/>
    <w:rsid w:val="000318FF"/>
    <w:rsid w:val="000326A3"/>
    <w:rsid w:val="00032EAF"/>
    <w:rsid w:val="000330D7"/>
    <w:rsid w:val="000334DE"/>
    <w:rsid w:val="000337D5"/>
    <w:rsid w:val="00034D61"/>
    <w:rsid w:val="000359B0"/>
    <w:rsid w:val="00036DE9"/>
    <w:rsid w:val="00041131"/>
    <w:rsid w:val="0004148D"/>
    <w:rsid w:val="000415E0"/>
    <w:rsid w:val="00045F23"/>
    <w:rsid w:val="000462D4"/>
    <w:rsid w:val="000475AA"/>
    <w:rsid w:val="00047BA1"/>
    <w:rsid w:val="00050726"/>
    <w:rsid w:val="00050774"/>
    <w:rsid w:val="0005090E"/>
    <w:rsid w:val="00051007"/>
    <w:rsid w:val="000511DA"/>
    <w:rsid w:val="00052374"/>
    <w:rsid w:val="0005347A"/>
    <w:rsid w:val="000538A0"/>
    <w:rsid w:val="0005390C"/>
    <w:rsid w:val="000542E5"/>
    <w:rsid w:val="000549E7"/>
    <w:rsid w:val="00055952"/>
    <w:rsid w:val="00055B1B"/>
    <w:rsid w:val="00055B7F"/>
    <w:rsid w:val="00057169"/>
    <w:rsid w:val="00057893"/>
    <w:rsid w:val="00057CB8"/>
    <w:rsid w:val="00060556"/>
    <w:rsid w:val="00061014"/>
    <w:rsid w:val="00061E6C"/>
    <w:rsid w:val="00062ADE"/>
    <w:rsid w:val="00063000"/>
    <w:rsid w:val="000632F9"/>
    <w:rsid w:val="0006440F"/>
    <w:rsid w:val="000644E1"/>
    <w:rsid w:val="000649A0"/>
    <w:rsid w:val="00064A5B"/>
    <w:rsid w:val="00066E22"/>
    <w:rsid w:val="00066E90"/>
    <w:rsid w:val="0006718F"/>
    <w:rsid w:val="00067899"/>
    <w:rsid w:val="00067957"/>
    <w:rsid w:val="00070012"/>
    <w:rsid w:val="00070406"/>
    <w:rsid w:val="00071682"/>
    <w:rsid w:val="000716D1"/>
    <w:rsid w:val="00071AD2"/>
    <w:rsid w:val="00071DEC"/>
    <w:rsid w:val="000732CD"/>
    <w:rsid w:val="000738F1"/>
    <w:rsid w:val="0007525B"/>
    <w:rsid w:val="000752D1"/>
    <w:rsid w:val="00075491"/>
    <w:rsid w:val="00075AD3"/>
    <w:rsid w:val="00075B89"/>
    <w:rsid w:val="00075E4C"/>
    <w:rsid w:val="00076599"/>
    <w:rsid w:val="0007678F"/>
    <w:rsid w:val="00076D2B"/>
    <w:rsid w:val="00077BC1"/>
    <w:rsid w:val="00077F8C"/>
    <w:rsid w:val="00080231"/>
    <w:rsid w:val="000804B8"/>
    <w:rsid w:val="00080E04"/>
    <w:rsid w:val="00080E3B"/>
    <w:rsid w:val="00081449"/>
    <w:rsid w:val="00081DE1"/>
    <w:rsid w:val="000822AC"/>
    <w:rsid w:val="00082CDF"/>
    <w:rsid w:val="000830E7"/>
    <w:rsid w:val="00083ACE"/>
    <w:rsid w:val="00083D92"/>
    <w:rsid w:val="000843F5"/>
    <w:rsid w:val="0008606F"/>
    <w:rsid w:val="000870FD"/>
    <w:rsid w:val="0008776F"/>
    <w:rsid w:val="00087B08"/>
    <w:rsid w:val="00087F5A"/>
    <w:rsid w:val="00090270"/>
    <w:rsid w:val="0009037D"/>
    <w:rsid w:val="00090FF7"/>
    <w:rsid w:val="00091203"/>
    <w:rsid w:val="000915D5"/>
    <w:rsid w:val="000927A5"/>
    <w:rsid w:val="00093784"/>
    <w:rsid w:val="00094A4A"/>
    <w:rsid w:val="00094B64"/>
    <w:rsid w:val="000959E4"/>
    <w:rsid w:val="000965C5"/>
    <w:rsid w:val="000A0A00"/>
    <w:rsid w:val="000A0ABC"/>
    <w:rsid w:val="000A1393"/>
    <w:rsid w:val="000A1483"/>
    <w:rsid w:val="000A1CA4"/>
    <w:rsid w:val="000A32D1"/>
    <w:rsid w:val="000A3E61"/>
    <w:rsid w:val="000A3F4A"/>
    <w:rsid w:val="000A46CB"/>
    <w:rsid w:val="000A4DB2"/>
    <w:rsid w:val="000A67AB"/>
    <w:rsid w:val="000A7648"/>
    <w:rsid w:val="000A7E8F"/>
    <w:rsid w:val="000B05AB"/>
    <w:rsid w:val="000B17B4"/>
    <w:rsid w:val="000B1CC2"/>
    <w:rsid w:val="000B25B3"/>
    <w:rsid w:val="000B2B08"/>
    <w:rsid w:val="000B355E"/>
    <w:rsid w:val="000B3C83"/>
    <w:rsid w:val="000B3F38"/>
    <w:rsid w:val="000B3FDA"/>
    <w:rsid w:val="000B42E3"/>
    <w:rsid w:val="000B4484"/>
    <w:rsid w:val="000B4F38"/>
    <w:rsid w:val="000B60E5"/>
    <w:rsid w:val="000B68F1"/>
    <w:rsid w:val="000B6965"/>
    <w:rsid w:val="000C02E0"/>
    <w:rsid w:val="000C28C6"/>
    <w:rsid w:val="000C2D48"/>
    <w:rsid w:val="000C4341"/>
    <w:rsid w:val="000C4509"/>
    <w:rsid w:val="000C452E"/>
    <w:rsid w:val="000C4D00"/>
    <w:rsid w:val="000C50A8"/>
    <w:rsid w:val="000C54AF"/>
    <w:rsid w:val="000C57AD"/>
    <w:rsid w:val="000C7625"/>
    <w:rsid w:val="000C7D30"/>
    <w:rsid w:val="000D0977"/>
    <w:rsid w:val="000D1AAE"/>
    <w:rsid w:val="000D1D3B"/>
    <w:rsid w:val="000D1E35"/>
    <w:rsid w:val="000D3706"/>
    <w:rsid w:val="000D3F8C"/>
    <w:rsid w:val="000D44F5"/>
    <w:rsid w:val="000D4C80"/>
    <w:rsid w:val="000D4F08"/>
    <w:rsid w:val="000D6004"/>
    <w:rsid w:val="000D62B9"/>
    <w:rsid w:val="000D63BA"/>
    <w:rsid w:val="000D6B75"/>
    <w:rsid w:val="000D6DF3"/>
    <w:rsid w:val="000D7AAC"/>
    <w:rsid w:val="000D7C0C"/>
    <w:rsid w:val="000D7FAF"/>
    <w:rsid w:val="000E1B97"/>
    <w:rsid w:val="000E2009"/>
    <w:rsid w:val="000E2B9B"/>
    <w:rsid w:val="000E3902"/>
    <w:rsid w:val="000E3B3D"/>
    <w:rsid w:val="000E4287"/>
    <w:rsid w:val="000E4EB1"/>
    <w:rsid w:val="000E501C"/>
    <w:rsid w:val="000E64B6"/>
    <w:rsid w:val="000E66F4"/>
    <w:rsid w:val="000E7B4F"/>
    <w:rsid w:val="000F03CE"/>
    <w:rsid w:val="000F0F38"/>
    <w:rsid w:val="000F2A54"/>
    <w:rsid w:val="000F2DEF"/>
    <w:rsid w:val="000F3307"/>
    <w:rsid w:val="000F4113"/>
    <w:rsid w:val="000F473B"/>
    <w:rsid w:val="000F4840"/>
    <w:rsid w:val="000F4982"/>
    <w:rsid w:val="000F4CF9"/>
    <w:rsid w:val="000F519F"/>
    <w:rsid w:val="000F613A"/>
    <w:rsid w:val="000F6AAA"/>
    <w:rsid w:val="000F7120"/>
    <w:rsid w:val="000F7324"/>
    <w:rsid w:val="000F790A"/>
    <w:rsid w:val="001000DB"/>
    <w:rsid w:val="00100335"/>
    <w:rsid w:val="0010051E"/>
    <w:rsid w:val="00100B61"/>
    <w:rsid w:val="00101583"/>
    <w:rsid w:val="00101D62"/>
    <w:rsid w:val="00101F58"/>
    <w:rsid w:val="00104889"/>
    <w:rsid w:val="001052BD"/>
    <w:rsid w:val="001057A3"/>
    <w:rsid w:val="00106297"/>
    <w:rsid w:val="00106D04"/>
    <w:rsid w:val="001075BC"/>
    <w:rsid w:val="001075DB"/>
    <w:rsid w:val="0011022D"/>
    <w:rsid w:val="001105BB"/>
    <w:rsid w:val="001107F3"/>
    <w:rsid w:val="00113C49"/>
    <w:rsid w:val="00113ED8"/>
    <w:rsid w:val="0011407E"/>
    <w:rsid w:val="001145F5"/>
    <w:rsid w:val="001153B0"/>
    <w:rsid w:val="001168FB"/>
    <w:rsid w:val="001177D3"/>
    <w:rsid w:val="00117B80"/>
    <w:rsid w:val="00117DA5"/>
    <w:rsid w:val="0012067B"/>
    <w:rsid w:val="00121A28"/>
    <w:rsid w:val="00121E41"/>
    <w:rsid w:val="00122F8A"/>
    <w:rsid w:val="0012386A"/>
    <w:rsid w:val="00123E76"/>
    <w:rsid w:val="00124CA8"/>
    <w:rsid w:val="00125301"/>
    <w:rsid w:val="0012680C"/>
    <w:rsid w:val="00126EBD"/>
    <w:rsid w:val="00130141"/>
    <w:rsid w:val="00130537"/>
    <w:rsid w:val="00130B43"/>
    <w:rsid w:val="00130CBC"/>
    <w:rsid w:val="00131A4B"/>
    <w:rsid w:val="00131AE9"/>
    <w:rsid w:val="00132966"/>
    <w:rsid w:val="00132AE8"/>
    <w:rsid w:val="00133D48"/>
    <w:rsid w:val="00134993"/>
    <w:rsid w:val="00134D98"/>
    <w:rsid w:val="001373D0"/>
    <w:rsid w:val="0013758E"/>
    <w:rsid w:val="001376F2"/>
    <w:rsid w:val="00140653"/>
    <w:rsid w:val="00140E83"/>
    <w:rsid w:val="0014169F"/>
    <w:rsid w:val="00141CA5"/>
    <w:rsid w:val="00142039"/>
    <w:rsid w:val="00142264"/>
    <w:rsid w:val="00142544"/>
    <w:rsid w:val="00142E36"/>
    <w:rsid w:val="00143E62"/>
    <w:rsid w:val="00145777"/>
    <w:rsid w:val="00145818"/>
    <w:rsid w:val="00150104"/>
    <w:rsid w:val="00150678"/>
    <w:rsid w:val="0015105C"/>
    <w:rsid w:val="001511C9"/>
    <w:rsid w:val="00151CE2"/>
    <w:rsid w:val="00152860"/>
    <w:rsid w:val="00152E3B"/>
    <w:rsid w:val="00152EC0"/>
    <w:rsid w:val="001534C2"/>
    <w:rsid w:val="00153ACC"/>
    <w:rsid w:val="00153D19"/>
    <w:rsid w:val="001541A8"/>
    <w:rsid w:val="001541D4"/>
    <w:rsid w:val="00154A36"/>
    <w:rsid w:val="00155B95"/>
    <w:rsid w:val="00156145"/>
    <w:rsid w:val="001565DD"/>
    <w:rsid w:val="00156F84"/>
    <w:rsid w:val="00156FC6"/>
    <w:rsid w:val="00157B48"/>
    <w:rsid w:val="001608AF"/>
    <w:rsid w:val="00160BCB"/>
    <w:rsid w:val="00161E09"/>
    <w:rsid w:val="00162BB5"/>
    <w:rsid w:val="00162FC7"/>
    <w:rsid w:val="001636FB"/>
    <w:rsid w:val="0016391E"/>
    <w:rsid w:val="00164A14"/>
    <w:rsid w:val="00165086"/>
    <w:rsid w:val="0016518A"/>
    <w:rsid w:val="00165498"/>
    <w:rsid w:val="00165BF9"/>
    <w:rsid w:val="00166A2D"/>
    <w:rsid w:val="00166B52"/>
    <w:rsid w:val="00166BF8"/>
    <w:rsid w:val="00166BF9"/>
    <w:rsid w:val="00167255"/>
    <w:rsid w:val="001672AF"/>
    <w:rsid w:val="00167972"/>
    <w:rsid w:val="0017089F"/>
    <w:rsid w:val="001710BB"/>
    <w:rsid w:val="0017185A"/>
    <w:rsid w:val="00171BCE"/>
    <w:rsid w:val="00172489"/>
    <w:rsid w:val="001731DF"/>
    <w:rsid w:val="00173A89"/>
    <w:rsid w:val="0017450D"/>
    <w:rsid w:val="0017473C"/>
    <w:rsid w:val="0017478E"/>
    <w:rsid w:val="00174CFA"/>
    <w:rsid w:val="001767AD"/>
    <w:rsid w:val="00176E46"/>
    <w:rsid w:val="00177725"/>
    <w:rsid w:val="001777F1"/>
    <w:rsid w:val="00180C4B"/>
    <w:rsid w:val="0018173B"/>
    <w:rsid w:val="001828D2"/>
    <w:rsid w:val="00183AE4"/>
    <w:rsid w:val="001842B1"/>
    <w:rsid w:val="0018482F"/>
    <w:rsid w:val="00184C82"/>
    <w:rsid w:val="00185143"/>
    <w:rsid w:val="001859D3"/>
    <w:rsid w:val="00186367"/>
    <w:rsid w:val="00187331"/>
    <w:rsid w:val="00187FC1"/>
    <w:rsid w:val="00191C0A"/>
    <w:rsid w:val="00191DA9"/>
    <w:rsid w:val="00193024"/>
    <w:rsid w:val="001945D3"/>
    <w:rsid w:val="00195A05"/>
    <w:rsid w:val="001962F3"/>
    <w:rsid w:val="00196905"/>
    <w:rsid w:val="00197231"/>
    <w:rsid w:val="001A09D3"/>
    <w:rsid w:val="001A1E9B"/>
    <w:rsid w:val="001A2F07"/>
    <w:rsid w:val="001A3042"/>
    <w:rsid w:val="001A34D0"/>
    <w:rsid w:val="001A353A"/>
    <w:rsid w:val="001A357F"/>
    <w:rsid w:val="001A4B19"/>
    <w:rsid w:val="001A4ECD"/>
    <w:rsid w:val="001A4F14"/>
    <w:rsid w:val="001A54F4"/>
    <w:rsid w:val="001A5ABF"/>
    <w:rsid w:val="001A6293"/>
    <w:rsid w:val="001A6472"/>
    <w:rsid w:val="001A6826"/>
    <w:rsid w:val="001A6F93"/>
    <w:rsid w:val="001A757A"/>
    <w:rsid w:val="001B0339"/>
    <w:rsid w:val="001B1077"/>
    <w:rsid w:val="001B111E"/>
    <w:rsid w:val="001B12D0"/>
    <w:rsid w:val="001B1426"/>
    <w:rsid w:val="001B1F75"/>
    <w:rsid w:val="001B25AB"/>
    <w:rsid w:val="001B31AC"/>
    <w:rsid w:val="001B378A"/>
    <w:rsid w:val="001B37A2"/>
    <w:rsid w:val="001B3DB8"/>
    <w:rsid w:val="001B451E"/>
    <w:rsid w:val="001B45E2"/>
    <w:rsid w:val="001B48DA"/>
    <w:rsid w:val="001B57E8"/>
    <w:rsid w:val="001B7607"/>
    <w:rsid w:val="001B77DE"/>
    <w:rsid w:val="001B785D"/>
    <w:rsid w:val="001B7A0E"/>
    <w:rsid w:val="001B7A9C"/>
    <w:rsid w:val="001C0383"/>
    <w:rsid w:val="001C1293"/>
    <w:rsid w:val="001C146E"/>
    <w:rsid w:val="001C187E"/>
    <w:rsid w:val="001C1F4E"/>
    <w:rsid w:val="001C2AFE"/>
    <w:rsid w:val="001C2C03"/>
    <w:rsid w:val="001C30B5"/>
    <w:rsid w:val="001C32DE"/>
    <w:rsid w:val="001C4389"/>
    <w:rsid w:val="001C4E1F"/>
    <w:rsid w:val="001C4ED8"/>
    <w:rsid w:val="001D042A"/>
    <w:rsid w:val="001D09C6"/>
    <w:rsid w:val="001D0B5B"/>
    <w:rsid w:val="001D137B"/>
    <w:rsid w:val="001D16A3"/>
    <w:rsid w:val="001D1831"/>
    <w:rsid w:val="001D195C"/>
    <w:rsid w:val="001D1ED0"/>
    <w:rsid w:val="001D2E9D"/>
    <w:rsid w:val="001D3538"/>
    <w:rsid w:val="001D5F4D"/>
    <w:rsid w:val="001D6F37"/>
    <w:rsid w:val="001D7F5C"/>
    <w:rsid w:val="001E036D"/>
    <w:rsid w:val="001E079B"/>
    <w:rsid w:val="001E097F"/>
    <w:rsid w:val="001E0DEB"/>
    <w:rsid w:val="001E2345"/>
    <w:rsid w:val="001E2737"/>
    <w:rsid w:val="001E3E4B"/>
    <w:rsid w:val="001E56F4"/>
    <w:rsid w:val="001E5821"/>
    <w:rsid w:val="001E5CD7"/>
    <w:rsid w:val="001E5E12"/>
    <w:rsid w:val="001E63E5"/>
    <w:rsid w:val="001F02BF"/>
    <w:rsid w:val="001F0BF7"/>
    <w:rsid w:val="001F26DA"/>
    <w:rsid w:val="001F3335"/>
    <w:rsid w:val="001F379D"/>
    <w:rsid w:val="001F38E5"/>
    <w:rsid w:val="001F3B73"/>
    <w:rsid w:val="001F3C65"/>
    <w:rsid w:val="001F3D2E"/>
    <w:rsid w:val="001F451A"/>
    <w:rsid w:val="001F4535"/>
    <w:rsid w:val="001F5B57"/>
    <w:rsid w:val="001F60A8"/>
    <w:rsid w:val="001F61F4"/>
    <w:rsid w:val="001F6203"/>
    <w:rsid w:val="001F76C7"/>
    <w:rsid w:val="00201CDA"/>
    <w:rsid w:val="0020233F"/>
    <w:rsid w:val="002033D8"/>
    <w:rsid w:val="00203BB7"/>
    <w:rsid w:val="00204210"/>
    <w:rsid w:val="00204946"/>
    <w:rsid w:val="002058B9"/>
    <w:rsid w:val="0020749D"/>
    <w:rsid w:val="0021040A"/>
    <w:rsid w:val="002106E6"/>
    <w:rsid w:val="00210E14"/>
    <w:rsid w:val="002113CF"/>
    <w:rsid w:val="00211500"/>
    <w:rsid w:val="0021193E"/>
    <w:rsid w:val="00211F8D"/>
    <w:rsid w:val="002120A6"/>
    <w:rsid w:val="00212CAE"/>
    <w:rsid w:val="00212FFC"/>
    <w:rsid w:val="002139FF"/>
    <w:rsid w:val="00214114"/>
    <w:rsid w:val="002149EC"/>
    <w:rsid w:val="002167D6"/>
    <w:rsid w:val="0021727D"/>
    <w:rsid w:val="00217BB9"/>
    <w:rsid w:val="00220719"/>
    <w:rsid w:val="00220B10"/>
    <w:rsid w:val="00220D92"/>
    <w:rsid w:val="00221785"/>
    <w:rsid w:val="00221B28"/>
    <w:rsid w:val="002220FC"/>
    <w:rsid w:val="00222553"/>
    <w:rsid w:val="00222A77"/>
    <w:rsid w:val="002230A8"/>
    <w:rsid w:val="002249F5"/>
    <w:rsid w:val="00224AAC"/>
    <w:rsid w:val="00224D8C"/>
    <w:rsid w:val="00225AB5"/>
    <w:rsid w:val="00225DAB"/>
    <w:rsid w:val="00225F49"/>
    <w:rsid w:val="00227A73"/>
    <w:rsid w:val="00230BE6"/>
    <w:rsid w:val="00230EDE"/>
    <w:rsid w:val="00231849"/>
    <w:rsid w:val="00231E02"/>
    <w:rsid w:val="00232511"/>
    <w:rsid w:val="002328B2"/>
    <w:rsid w:val="00232AD4"/>
    <w:rsid w:val="00232C17"/>
    <w:rsid w:val="00233AEE"/>
    <w:rsid w:val="00233F02"/>
    <w:rsid w:val="00234DBF"/>
    <w:rsid w:val="002352D2"/>
    <w:rsid w:val="00235BA4"/>
    <w:rsid w:val="00235DEE"/>
    <w:rsid w:val="002361B4"/>
    <w:rsid w:val="00236864"/>
    <w:rsid w:val="00237123"/>
    <w:rsid w:val="00237142"/>
    <w:rsid w:val="00237311"/>
    <w:rsid w:val="00237FA3"/>
    <w:rsid w:val="0024021D"/>
    <w:rsid w:val="002415A5"/>
    <w:rsid w:val="00241692"/>
    <w:rsid w:val="0024179F"/>
    <w:rsid w:val="00241B26"/>
    <w:rsid w:val="0024219E"/>
    <w:rsid w:val="00242554"/>
    <w:rsid w:val="00242F2D"/>
    <w:rsid w:val="002432C5"/>
    <w:rsid w:val="00243D5A"/>
    <w:rsid w:val="00243F75"/>
    <w:rsid w:val="00244563"/>
    <w:rsid w:val="002448CA"/>
    <w:rsid w:val="002449DE"/>
    <w:rsid w:val="002459D0"/>
    <w:rsid w:val="002465C8"/>
    <w:rsid w:val="00246AA6"/>
    <w:rsid w:val="00247659"/>
    <w:rsid w:val="00247C6A"/>
    <w:rsid w:val="00247E5A"/>
    <w:rsid w:val="00250BB9"/>
    <w:rsid w:val="0025132B"/>
    <w:rsid w:val="002513EB"/>
    <w:rsid w:val="00252A72"/>
    <w:rsid w:val="00252EB5"/>
    <w:rsid w:val="002536AC"/>
    <w:rsid w:val="0025384E"/>
    <w:rsid w:val="00255D82"/>
    <w:rsid w:val="00256FDD"/>
    <w:rsid w:val="00260347"/>
    <w:rsid w:val="0026091F"/>
    <w:rsid w:val="00260F29"/>
    <w:rsid w:val="00261B13"/>
    <w:rsid w:val="00261FD3"/>
    <w:rsid w:val="00262816"/>
    <w:rsid w:val="00262B32"/>
    <w:rsid w:val="00262B9F"/>
    <w:rsid w:val="00262EE5"/>
    <w:rsid w:val="002635AB"/>
    <w:rsid w:val="0026380E"/>
    <w:rsid w:val="00263E83"/>
    <w:rsid w:val="002640B7"/>
    <w:rsid w:val="0026527E"/>
    <w:rsid w:val="0026600B"/>
    <w:rsid w:val="00266B00"/>
    <w:rsid w:val="0027047B"/>
    <w:rsid w:val="00270C97"/>
    <w:rsid w:val="002715D8"/>
    <w:rsid w:val="00272512"/>
    <w:rsid w:val="00273735"/>
    <w:rsid w:val="0027393D"/>
    <w:rsid w:val="00273C03"/>
    <w:rsid w:val="00275A6B"/>
    <w:rsid w:val="00277044"/>
    <w:rsid w:val="00277112"/>
    <w:rsid w:val="0028076A"/>
    <w:rsid w:val="00280CDD"/>
    <w:rsid w:val="00280EC7"/>
    <w:rsid w:val="002815ED"/>
    <w:rsid w:val="002819AB"/>
    <w:rsid w:val="00282752"/>
    <w:rsid w:val="00282AC9"/>
    <w:rsid w:val="00284364"/>
    <w:rsid w:val="00284BEF"/>
    <w:rsid w:val="002857E8"/>
    <w:rsid w:val="00286065"/>
    <w:rsid w:val="00286D1A"/>
    <w:rsid w:val="002902C1"/>
    <w:rsid w:val="00291DE5"/>
    <w:rsid w:val="00294701"/>
    <w:rsid w:val="0029497C"/>
    <w:rsid w:val="00295041"/>
    <w:rsid w:val="002950AE"/>
    <w:rsid w:val="0029546B"/>
    <w:rsid w:val="002958AA"/>
    <w:rsid w:val="00295E9B"/>
    <w:rsid w:val="00295F10"/>
    <w:rsid w:val="00296785"/>
    <w:rsid w:val="002969BF"/>
    <w:rsid w:val="002969F3"/>
    <w:rsid w:val="00296A4B"/>
    <w:rsid w:val="00296F60"/>
    <w:rsid w:val="00297AC2"/>
    <w:rsid w:val="002A04A1"/>
    <w:rsid w:val="002A0C50"/>
    <w:rsid w:val="002A0C78"/>
    <w:rsid w:val="002A0DA7"/>
    <w:rsid w:val="002A1532"/>
    <w:rsid w:val="002A1BAF"/>
    <w:rsid w:val="002A1EBE"/>
    <w:rsid w:val="002A39B8"/>
    <w:rsid w:val="002A3C9F"/>
    <w:rsid w:val="002A41C8"/>
    <w:rsid w:val="002A446C"/>
    <w:rsid w:val="002A4686"/>
    <w:rsid w:val="002A4C65"/>
    <w:rsid w:val="002A4F19"/>
    <w:rsid w:val="002A526E"/>
    <w:rsid w:val="002A6FFB"/>
    <w:rsid w:val="002A76A5"/>
    <w:rsid w:val="002A7D47"/>
    <w:rsid w:val="002A7E72"/>
    <w:rsid w:val="002B06A2"/>
    <w:rsid w:val="002B074B"/>
    <w:rsid w:val="002B0B37"/>
    <w:rsid w:val="002B0BFA"/>
    <w:rsid w:val="002B1B06"/>
    <w:rsid w:val="002B450D"/>
    <w:rsid w:val="002B569B"/>
    <w:rsid w:val="002B5797"/>
    <w:rsid w:val="002B5802"/>
    <w:rsid w:val="002B6B93"/>
    <w:rsid w:val="002B77A1"/>
    <w:rsid w:val="002C216D"/>
    <w:rsid w:val="002C22F4"/>
    <w:rsid w:val="002C251B"/>
    <w:rsid w:val="002C29C5"/>
    <w:rsid w:val="002C2ACC"/>
    <w:rsid w:val="002C2D73"/>
    <w:rsid w:val="002C32D9"/>
    <w:rsid w:val="002C3D73"/>
    <w:rsid w:val="002C3D79"/>
    <w:rsid w:val="002C3D85"/>
    <w:rsid w:val="002C4808"/>
    <w:rsid w:val="002C4883"/>
    <w:rsid w:val="002C52AE"/>
    <w:rsid w:val="002C5625"/>
    <w:rsid w:val="002C5C5C"/>
    <w:rsid w:val="002C5DB9"/>
    <w:rsid w:val="002C5EC8"/>
    <w:rsid w:val="002C5FF5"/>
    <w:rsid w:val="002C620A"/>
    <w:rsid w:val="002C74F0"/>
    <w:rsid w:val="002D1C89"/>
    <w:rsid w:val="002D2331"/>
    <w:rsid w:val="002D2F13"/>
    <w:rsid w:val="002D343B"/>
    <w:rsid w:val="002D3A89"/>
    <w:rsid w:val="002D3A9C"/>
    <w:rsid w:val="002D43DC"/>
    <w:rsid w:val="002D4F0C"/>
    <w:rsid w:val="002D5EE5"/>
    <w:rsid w:val="002D69C0"/>
    <w:rsid w:val="002D6BAE"/>
    <w:rsid w:val="002D6E6F"/>
    <w:rsid w:val="002D72DA"/>
    <w:rsid w:val="002D73B5"/>
    <w:rsid w:val="002D75A4"/>
    <w:rsid w:val="002D767D"/>
    <w:rsid w:val="002E075D"/>
    <w:rsid w:val="002E121B"/>
    <w:rsid w:val="002E1EB5"/>
    <w:rsid w:val="002E3070"/>
    <w:rsid w:val="002E4193"/>
    <w:rsid w:val="002E552C"/>
    <w:rsid w:val="002E644A"/>
    <w:rsid w:val="002E65F0"/>
    <w:rsid w:val="002E667F"/>
    <w:rsid w:val="002E6813"/>
    <w:rsid w:val="002E78DF"/>
    <w:rsid w:val="002F09EE"/>
    <w:rsid w:val="002F0ECC"/>
    <w:rsid w:val="002F13AA"/>
    <w:rsid w:val="002F205F"/>
    <w:rsid w:val="002F2413"/>
    <w:rsid w:val="002F2714"/>
    <w:rsid w:val="002F3DA8"/>
    <w:rsid w:val="002F3F5F"/>
    <w:rsid w:val="002F40CF"/>
    <w:rsid w:val="002F49D7"/>
    <w:rsid w:val="002F58F5"/>
    <w:rsid w:val="002F6ADF"/>
    <w:rsid w:val="002F6EAF"/>
    <w:rsid w:val="002F7A20"/>
    <w:rsid w:val="002F7A3F"/>
    <w:rsid w:val="00300AA8"/>
    <w:rsid w:val="00300F38"/>
    <w:rsid w:val="003014FF"/>
    <w:rsid w:val="00301613"/>
    <w:rsid w:val="003019A2"/>
    <w:rsid w:val="00301D98"/>
    <w:rsid w:val="00303B17"/>
    <w:rsid w:val="00303C81"/>
    <w:rsid w:val="00303DD7"/>
    <w:rsid w:val="0030464B"/>
    <w:rsid w:val="003049DA"/>
    <w:rsid w:val="00304D60"/>
    <w:rsid w:val="0030536B"/>
    <w:rsid w:val="0030657A"/>
    <w:rsid w:val="00306659"/>
    <w:rsid w:val="003074E0"/>
    <w:rsid w:val="00307841"/>
    <w:rsid w:val="00310524"/>
    <w:rsid w:val="00310B72"/>
    <w:rsid w:val="00311230"/>
    <w:rsid w:val="0031152A"/>
    <w:rsid w:val="00311DC1"/>
    <w:rsid w:val="00312084"/>
    <w:rsid w:val="0031259F"/>
    <w:rsid w:val="0031272A"/>
    <w:rsid w:val="003135DB"/>
    <w:rsid w:val="00313CCF"/>
    <w:rsid w:val="00314338"/>
    <w:rsid w:val="003143B3"/>
    <w:rsid w:val="00315BB5"/>
    <w:rsid w:val="00315C75"/>
    <w:rsid w:val="003163FB"/>
    <w:rsid w:val="0031717B"/>
    <w:rsid w:val="00321442"/>
    <w:rsid w:val="003223BE"/>
    <w:rsid w:val="003223E2"/>
    <w:rsid w:val="00322923"/>
    <w:rsid w:val="00323E4E"/>
    <w:rsid w:val="00324A59"/>
    <w:rsid w:val="00327F1E"/>
    <w:rsid w:val="00330117"/>
    <w:rsid w:val="00330BBF"/>
    <w:rsid w:val="00330CE9"/>
    <w:rsid w:val="00331077"/>
    <w:rsid w:val="003311A2"/>
    <w:rsid w:val="003312C3"/>
    <w:rsid w:val="00331F28"/>
    <w:rsid w:val="00332821"/>
    <w:rsid w:val="0033302C"/>
    <w:rsid w:val="003340CF"/>
    <w:rsid w:val="003344D2"/>
    <w:rsid w:val="00336CC1"/>
    <w:rsid w:val="00336EFF"/>
    <w:rsid w:val="00337391"/>
    <w:rsid w:val="00341423"/>
    <w:rsid w:val="003415D8"/>
    <w:rsid w:val="00341765"/>
    <w:rsid w:val="00341E4A"/>
    <w:rsid w:val="0034206D"/>
    <w:rsid w:val="00342FE3"/>
    <w:rsid w:val="0034332A"/>
    <w:rsid w:val="003434A0"/>
    <w:rsid w:val="00343975"/>
    <w:rsid w:val="003444BC"/>
    <w:rsid w:val="00344F7B"/>
    <w:rsid w:val="00345CA5"/>
    <w:rsid w:val="00346098"/>
    <w:rsid w:val="00346383"/>
    <w:rsid w:val="00347FD7"/>
    <w:rsid w:val="00350445"/>
    <w:rsid w:val="00351659"/>
    <w:rsid w:val="00351747"/>
    <w:rsid w:val="00351843"/>
    <w:rsid w:val="00351BB5"/>
    <w:rsid w:val="00351DC2"/>
    <w:rsid w:val="003526B6"/>
    <w:rsid w:val="00352C43"/>
    <w:rsid w:val="0035383C"/>
    <w:rsid w:val="00353C23"/>
    <w:rsid w:val="00354777"/>
    <w:rsid w:val="0035491B"/>
    <w:rsid w:val="0035518F"/>
    <w:rsid w:val="00355922"/>
    <w:rsid w:val="003559B4"/>
    <w:rsid w:val="00355A03"/>
    <w:rsid w:val="00355B58"/>
    <w:rsid w:val="00356191"/>
    <w:rsid w:val="003565D7"/>
    <w:rsid w:val="0035673C"/>
    <w:rsid w:val="003575E4"/>
    <w:rsid w:val="00362BD6"/>
    <w:rsid w:val="00363972"/>
    <w:rsid w:val="0036438C"/>
    <w:rsid w:val="003647E4"/>
    <w:rsid w:val="0036502A"/>
    <w:rsid w:val="003650CF"/>
    <w:rsid w:val="00367125"/>
    <w:rsid w:val="0036719A"/>
    <w:rsid w:val="0036777B"/>
    <w:rsid w:val="00367AD6"/>
    <w:rsid w:val="00367D86"/>
    <w:rsid w:val="00370838"/>
    <w:rsid w:val="00370E86"/>
    <w:rsid w:val="00372DA8"/>
    <w:rsid w:val="00373C93"/>
    <w:rsid w:val="00373D7B"/>
    <w:rsid w:val="00373EA8"/>
    <w:rsid w:val="00374183"/>
    <w:rsid w:val="00374249"/>
    <w:rsid w:val="0037513C"/>
    <w:rsid w:val="00375B5C"/>
    <w:rsid w:val="00376064"/>
    <w:rsid w:val="00376148"/>
    <w:rsid w:val="0037627B"/>
    <w:rsid w:val="0037630D"/>
    <w:rsid w:val="0037643B"/>
    <w:rsid w:val="00381357"/>
    <w:rsid w:val="00381399"/>
    <w:rsid w:val="003820BA"/>
    <w:rsid w:val="00382A14"/>
    <w:rsid w:val="00383410"/>
    <w:rsid w:val="00383438"/>
    <w:rsid w:val="00384A68"/>
    <w:rsid w:val="00385A5E"/>
    <w:rsid w:val="0038640B"/>
    <w:rsid w:val="0038663B"/>
    <w:rsid w:val="00386F80"/>
    <w:rsid w:val="0039070B"/>
    <w:rsid w:val="00391332"/>
    <w:rsid w:val="00391906"/>
    <w:rsid w:val="00392819"/>
    <w:rsid w:val="00393040"/>
    <w:rsid w:val="0039313A"/>
    <w:rsid w:val="003936AD"/>
    <w:rsid w:val="00395966"/>
    <w:rsid w:val="00395DEA"/>
    <w:rsid w:val="0039669E"/>
    <w:rsid w:val="003972DD"/>
    <w:rsid w:val="003A01F6"/>
    <w:rsid w:val="003A1420"/>
    <w:rsid w:val="003A18BF"/>
    <w:rsid w:val="003A1DED"/>
    <w:rsid w:val="003A2EFA"/>
    <w:rsid w:val="003A30C9"/>
    <w:rsid w:val="003A390B"/>
    <w:rsid w:val="003A3E33"/>
    <w:rsid w:val="003A5077"/>
    <w:rsid w:val="003A5C83"/>
    <w:rsid w:val="003A74AE"/>
    <w:rsid w:val="003A7F73"/>
    <w:rsid w:val="003B03A6"/>
    <w:rsid w:val="003B152D"/>
    <w:rsid w:val="003B1DB8"/>
    <w:rsid w:val="003B1E3C"/>
    <w:rsid w:val="003B24EA"/>
    <w:rsid w:val="003B2BBE"/>
    <w:rsid w:val="003B3C4E"/>
    <w:rsid w:val="003B4380"/>
    <w:rsid w:val="003B457A"/>
    <w:rsid w:val="003B4906"/>
    <w:rsid w:val="003B4EC8"/>
    <w:rsid w:val="003B5590"/>
    <w:rsid w:val="003B57A0"/>
    <w:rsid w:val="003B79FD"/>
    <w:rsid w:val="003C1C55"/>
    <w:rsid w:val="003C259F"/>
    <w:rsid w:val="003C2F6E"/>
    <w:rsid w:val="003C3E36"/>
    <w:rsid w:val="003C5977"/>
    <w:rsid w:val="003D036E"/>
    <w:rsid w:val="003D0761"/>
    <w:rsid w:val="003D17C0"/>
    <w:rsid w:val="003D1835"/>
    <w:rsid w:val="003D2F81"/>
    <w:rsid w:val="003D42B5"/>
    <w:rsid w:val="003D4585"/>
    <w:rsid w:val="003D4681"/>
    <w:rsid w:val="003D4EEF"/>
    <w:rsid w:val="003D54A3"/>
    <w:rsid w:val="003D5742"/>
    <w:rsid w:val="003D5D39"/>
    <w:rsid w:val="003D6031"/>
    <w:rsid w:val="003D6B43"/>
    <w:rsid w:val="003D6EAD"/>
    <w:rsid w:val="003D7E0F"/>
    <w:rsid w:val="003E0369"/>
    <w:rsid w:val="003E0384"/>
    <w:rsid w:val="003E0D15"/>
    <w:rsid w:val="003E0FFF"/>
    <w:rsid w:val="003E1072"/>
    <w:rsid w:val="003E1647"/>
    <w:rsid w:val="003E1FEE"/>
    <w:rsid w:val="003E20D9"/>
    <w:rsid w:val="003E2100"/>
    <w:rsid w:val="003E2F99"/>
    <w:rsid w:val="003E3043"/>
    <w:rsid w:val="003E3446"/>
    <w:rsid w:val="003E38FF"/>
    <w:rsid w:val="003E4769"/>
    <w:rsid w:val="003E52AF"/>
    <w:rsid w:val="003E5D74"/>
    <w:rsid w:val="003E630A"/>
    <w:rsid w:val="003E6C02"/>
    <w:rsid w:val="003F017E"/>
    <w:rsid w:val="003F0E8A"/>
    <w:rsid w:val="003F2C99"/>
    <w:rsid w:val="003F3D1C"/>
    <w:rsid w:val="003F3D2F"/>
    <w:rsid w:val="003F42DC"/>
    <w:rsid w:val="003F50C0"/>
    <w:rsid w:val="003F533B"/>
    <w:rsid w:val="003F59B6"/>
    <w:rsid w:val="003F78C8"/>
    <w:rsid w:val="003F7B5F"/>
    <w:rsid w:val="0040022D"/>
    <w:rsid w:val="0040110D"/>
    <w:rsid w:val="00402AB9"/>
    <w:rsid w:val="0040473B"/>
    <w:rsid w:val="0040474C"/>
    <w:rsid w:val="00405CF7"/>
    <w:rsid w:val="00406937"/>
    <w:rsid w:val="004073ED"/>
    <w:rsid w:val="00407B35"/>
    <w:rsid w:val="00410788"/>
    <w:rsid w:val="00410DB6"/>
    <w:rsid w:val="0041137D"/>
    <w:rsid w:val="00413946"/>
    <w:rsid w:val="00414822"/>
    <w:rsid w:val="00414A48"/>
    <w:rsid w:val="00416172"/>
    <w:rsid w:val="00416816"/>
    <w:rsid w:val="00417B70"/>
    <w:rsid w:val="00420130"/>
    <w:rsid w:val="0042053A"/>
    <w:rsid w:val="004226A8"/>
    <w:rsid w:val="004226D6"/>
    <w:rsid w:val="004229C1"/>
    <w:rsid w:val="00423CB6"/>
    <w:rsid w:val="00423DF3"/>
    <w:rsid w:val="004268D6"/>
    <w:rsid w:val="00426CF9"/>
    <w:rsid w:val="0042743F"/>
    <w:rsid w:val="00427740"/>
    <w:rsid w:val="00427D4F"/>
    <w:rsid w:val="00430795"/>
    <w:rsid w:val="004313B8"/>
    <w:rsid w:val="0043191E"/>
    <w:rsid w:val="00431F6C"/>
    <w:rsid w:val="00432061"/>
    <w:rsid w:val="004320FB"/>
    <w:rsid w:val="004331F7"/>
    <w:rsid w:val="004338FD"/>
    <w:rsid w:val="00433F70"/>
    <w:rsid w:val="00434153"/>
    <w:rsid w:val="0043522E"/>
    <w:rsid w:val="00435337"/>
    <w:rsid w:val="00435435"/>
    <w:rsid w:val="00436444"/>
    <w:rsid w:val="00436AF9"/>
    <w:rsid w:val="004377BD"/>
    <w:rsid w:val="00440DDA"/>
    <w:rsid w:val="00440E32"/>
    <w:rsid w:val="00441105"/>
    <w:rsid w:val="0044249E"/>
    <w:rsid w:val="00442554"/>
    <w:rsid w:val="00443558"/>
    <w:rsid w:val="004439B1"/>
    <w:rsid w:val="00444920"/>
    <w:rsid w:val="0044493E"/>
    <w:rsid w:val="00444D72"/>
    <w:rsid w:val="004455FD"/>
    <w:rsid w:val="004460D0"/>
    <w:rsid w:val="00447728"/>
    <w:rsid w:val="004479BA"/>
    <w:rsid w:val="00450B93"/>
    <w:rsid w:val="00451A53"/>
    <w:rsid w:val="004535FD"/>
    <w:rsid w:val="004539FC"/>
    <w:rsid w:val="00454F46"/>
    <w:rsid w:val="00455136"/>
    <w:rsid w:val="00456848"/>
    <w:rsid w:val="00456B82"/>
    <w:rsid w:val="004605EB"/>
    <w:rsid w:val="00460EA6"/>
    <w:rsid w:val="004612F0"/>
    <w:rsid w:val="00461FBF"/>
    <w:rsid w:val="00462232"/>
    <w:rsid w:val="00462604"/>
    <w:rsid w:val="00462ECF"/>
    <w:rsid w:val="0046533D"/>
    <w:rsid w:val="004658BA"/>
    <w:rsid w:val="004658FF"/>
    <w:rsid w:val="00466725"/>
    <w:rsid w:val="004703DD"/>
    <w:rsid w:val="004705E0"/>
    <w:rsid w:val="00470C49"/>
    <w:rsid w:val="00471640"/>
    <w:rsid w:val="00471E7B"/>
    <w:rsid w:val="00472652"/>
    <w:rsid w:val="004727A2"/>
    <w:rsid w:val="00472D54"/>
    <w:rsid w:val="00474086"/>
    <w:rsid w:val="00474A11"/>
    <w:rsid w:val="00474D11"/>
    <w:rsid w:val="00474D54"/>
    <w:rsid w:val="00474FE8"/>
    <w:rsid w:val="0047537D"/>
    <w:rsid w:val="00475400"/>
    <w:rsid w:val="004767F4"/>
    <w:rsid w:val="00476809"/>
    <w:rsid w:val="004777A9"/>
    <w:rsid w:val="00477DFC"/>
    <w:rsid w:val="0048056B"/>
    <w:rsid w:val="00481975"/>
    <w:rsid w:val="00481D48"/>
    <w:rsid w:val="0048204D"/>
    <w:rsid w:val="00482682"/>
    <w:rsid w:val="0048332E"/>
    <w:rsid w:val="004833E3"/>
    <w:rsid w:val="00484325"/>
    <w:rsid w:val="004845CB"/>
    <w:rsid w:val="0048477A"/>
    <w:rsid w:val="004876B3"/>
    <w:rsid w:val="00487766"/>
    <w:rsid w:val="00487A40"/>
    <w:rsid w:val="00487D45"/>
    <w:rsid w:val="00487FB1"/>
    <w:rsid w:val="00490051"/>
    <w:rsid w:val="0049010E"/>
    <w:rsid w:val="0049080A"/>
    <w:rsid w:val="00492087"/>
    <w:rsid w:val="004938FB"/>
    <w:rsid w:val="00494ABD"/>
    <w:rsid w:val="0049591A"/>
    <w:rsid w:val="0049610E"/>
    <w:rsid w:val="0049708B"/>
    <w:rsid w:val="00497DEB"/>
    <w:rsid w:val="004A0E67"/>
    <w:rsid w:val="004A21E9"/>
    <w:rsid w:val="004A3244"/>
    <w:rsid w:val="004A3726"/>
    <w:rsid w:val="004A45AC"/>
    <w:rsid w:val="004A4914"/>
    <w:rsid w:val="004A49A7"/>
    <w:rsid w:val="004A4C71"/>
    <w:rsid w:val="004A6229"/>
    <w:rsid w:val="004A6B9F"/>
    <w:rsid w:val="004A6BC5"/>
    <w:rsid w:val="004B0A82"/>
    <w:rsid w:val="004B1452"/>
    <w:rsid w:val="004B16B6"/>
    <w:rsid w:val="004B1F9B"/>
    <w:rsid w:val="004B24AE"/>
    <w:rsid w:val="004B2536"/>
    <w:rsid w:val="004B25CE"/>
    <w:rsid w:val="004B2FB0"/>
    <w:rsid w:val="004B3633"/>
    <w:rsid w:val="004B3828"/>
    <w:rsid w:val="004B396C"/>
    <w:rsid w:val="004B431B"/>
    <w:rsid w:val="004B5B47"/>
    <w:rsid w:val="004B6066"/>
    <w:rsid w:val="004B7F8E"/>
    <w:rsid w:val="004C06FF"/>
    <w:rsid w:val="004C13DF"/>
    <w:rsid w:val="004C162A"/>
    <w:rsid w:val="004C2179"/>
    <w:rsid w:val="004C239C"/>
    <w:rsid w:val="004C23A2"/>
    <w:rsid w:val="004C3DF2"/>
    <w:rsid w:val="004C4D3C"/>
    <w:rsid w:val="004C5733"/>
    <w:rsid w:val="004C6520"/>
    <w:rsid w:val="004C681B"/>
    <w:rsid w:val="004C6F67"/>
    <w:rsid w:val="004C751F"/>
    <w:rsid w:val="004C78D0"/>
    <w:rsid w:val="004D1C2B"/>
    <w:rsid w:val="004D2B02"/>
    <w:rsid w:val="004D42F5"/>
    <w:rsid w:val="004D457A"/>
    <w:rsid w:val="004D5312"/>
    <w:rsid w:val="004D5456"/>
    <w:rsid w:val="004D5E46"/>
    <w:rsid w:val="004D6047"/>
    <w:rsid w:val="004D6495"/>
    <w:rsid w:val="004D72BA"/>
    <w:rsid w:val="004D7C9E"/>
    <w:rsid w:val="004E016B"/>
    <w:rsid w:val="004E0279"/>
    <w:rsid w:val="004E0AAF"/>
    <w:rsid w:val="004E0FF8"/>
    <w:rsid w:val="004E13D2"/>
    <w:rsid w:val="004E3D67"/>
    <w:rsid w:val="004E4157"/>
    <w:rsid w:val="004E446D"/>
    <w:rsid w:val="004E4A70"/>
    <w:rsid w:val="004E5C3C"/>
    <w:rsid w:val="004E5EE6"/>
    <w:rsid w:val="004E5F90"/>
    <w:rsid w:val="004F03F3"/>
    <w:rsid w:val="004F042F"/>
    <w:rsid w:val="004F0726"/>
    <w:rsid w:val="004F15A5"/>
    <w:rsid w:val="004F1AB3"/>
    <w:rsid w:val="004F2623"/>
    <w:rsid w:val="004F304B"/>
    <w:rsid w:val="004F3755"/>
    <w:rsid w:val="004F463B"/>
    <w:rsid w:val="004F570C"/>
    <w:rsid w:val="004F5999"/>
    <w:rsid w:val="004F6443"/>
    <w:rsid w:val="004F687C"/>
    <w:rsid w:val="004F6FF9"/>
    <w:rsid w:val="004F7216"/>
    <w:rsid w:val="0050187E"/>
    <w:rsid w:val="00502427"/>
    <w:rsid w:val="00503918"/>
    <w:rsid w:val="00503B29"/>
    <w:rsid w:val="00503C34"/>
    <w:rsid w:val="00504EC8"/>
    <w:rsid w:val="00505634"/>
    <w:rsid w:val="005067AB"/>
    <w:rsid w:val="005071B9"/>
    <w:rsid w:val="0050765A"/>
    <w:rsid w:val="00507F18"/>
    <w:rsid w:val="0051007B"/>
    <w:rsid w:val="00511728"/>
    <w:rsid w:val="00511E61"/>
    <w:rsid w:val="005134A3"/>
    <w:rsid w:val="00513921"/>
    <w:rsid w:val="00517444"/>
    <w:rsid w:val="00517803"/>
    <w:rsid w:val="00517ED6"/>
    <w:rsid w:val="0052067F"/>
    <w:rsid w:val="0052094F"/>
    <w:rsid w:val="00522105"/>
    <w:rsid w:val="00522AB8"/>
    <w:rsid w:val="00523F6D"/>
    <w:rsid w:val="00524742"/>
    <w:rsid w:val="00525A04"/>
    <w:rsid w:val="00525B57"/>
    <w:rsid w:val="005262FB"/>
    <w:rsid w:val="00527A77"/>
    <w:rsid w:val="005300FE"/>
    <w:rsid w:val="00530873"/>
    <w:rsid w:val="00530D26"/>
    <w:rsid w:val="00531135"/>
    <w:rsid w:val="005312C3"/>
    <w:rsid w:val="00531571"/>
    <w:rsid w:val="00531E32"/>
    <w:rsid w:val="005336E9"/>
    <w:rsid w:val="00533779"/>
    <w:rsid w:val="00533944"/>
    <w:rsid w:val="005370D7"/>
    <w:rsid w:val="00537485"/>
    <w:rsid w:val="0053765A"/>
    <w:rsid w:val="00537EE8"/>
    <w:rsid w:val="005405D7"/>
    <w:rsid w:val="0054078E"/>
    <w:rsid w:val="00540C3A"/>
    <w:rsid w:val="00541E3F"/>
    <w:rsid w:val="005438A8"/>
    <w:rsid w:val="00543BAB"/>
    <w:rsid w:val="00544314"/>
    <w:rsid w:val="00544D41"/>
    <w:rsid w:val="00545B5F"/>
    <w:rsid w:val="00546171"/>
    <w:rsid w:val="00546A31"/>
    <w:rsid w:val="0055059B"/>
    <w:rsid w:val="00550792"/>
    <w:rsid w:val="00550FB6"/>
    <w:rsid w:val="0055134A"/>
    <w:rsid w:val="00552282"/>
    <w:rsid w:val="00553558"/>
    <w:rsid w:val="00553EED"/>
    <w:rsid w:val="00553F20"/>
    <w:rsid w:val="00554005"/>
    <w:rsid w:val="00554C26"/>
    <w:rsid w:val="00556253"/>
    <w:rsid w:val="0055642A"/>
    <w:rsid w:val="005564DE"/>
    <w:rsid w:val="00556EA1"/>
    <w:rsid w:val="005575D4"/>
    <w:rsid w:val="00557B28"/>
    <w:rsid w:val="00560C78"/>
    <w:rsid w:val="00561BB6"/>
    <w:rsid w:val="00562070"/>
    <w:rsid w:val="005620F4"/>
    <w:rsid w:val="0056217F"/>
    <w:rsid w:val="005637AF"/>
    <w:rsid w:val="00563A41"/>
    <w:rsid w:val="00563AED"/>
    <w:rsid w:val="00564C76"/>
    <w:rsid w:val="005670A6"/>
    <w:rsid w:val="005676DB"/>
    <w:rsid w:val="005678BA"/>
    <w:rsid w:val="00567FD8"/>
    <w:rsid w:val="00570542"/>
    <w:rsid w:val="00570B02"/>
    <w:rsid w:val="00570CCD"/>
    <w:rsid w:val="0057227A"/>
    <w:rsid w:val="00572742"/>
    <w:rsid w:val="0057314A"/>
    <w:rsid w:val="00573D7E"/>
    <w:rsid w:val="005740A6"/>
    <w:rsid w:val="00574FDB"/>
    <w:rsid w:val="00575047"/>
    <w:rsid w:val="00575582"/>
    <w:rsid w:val="00575A14"/>
    <w:rsid w:val="00575A5A"/>
    <w:rsid w:val="005764DE"/>
    <w:rsid w:val="0057683C"/>
    <w:rsid w:val="00576A3B"/>
    <w:rsid w:val="00576C66"/>
    <w:rsid w:val="00577D3D"/>
    <w:rsid w:val="005800AC"/>
    <w:rsid w:val="00580379"/>
    <w:rsid w:val="00581D41"/>
    <w:rsid w:val="00582066"/>
    <w:rsid w:val="00582120"/>
    <w:rsid w:val="00584713"/>
    <w:rsid w:val="00584FC4"/>
    <w:rsid w:val="0058513C"/>
    <w:rsid w:val="00585BA0"/>
    <w:rsid w:val="00587557"/>
    <w:rsid w:val="00590315"/>
    <w:rsid w:val="005903AE"/>
    <w:rsid w:val="00590631"/>
    <w:rsid w:val="00590F9B"/>
    <w:rsid w:val="0059109E"/>
    <w:rsid w:val="00591473"/>
    <w:rsid w:val="005928D0"/>
    <w:rsid w:val="00594413"/>
    <w:rsid w:val="0059509D"/>
    <w:rsid w:val="00595D52"/>
    <w:rsid w:val="00596227"/>
    <w:rsid w:val="005972B5"/>
    <w:rsid w:val="005972BA"/>
    <w:rsid w:val="00597978"/>
    <w:rsid w:val="005A02F5"/>
    <w:rsid w:val="005A0620"/>
    <w:rsid w:val="005A0699"/>
    <w:rsid w:val="005A1478"/>
    <w:rsid w:val="005A393D"/>
    <w:rsid w:val="005A6A4A"/>
    <w:rsid w:val="005A6BD5"/>
    <w:rsid w:val="005A7183"/>
    <w:rsid w:val="005A720A"/>
    <w:rsid w:val="005B06EF"/>
    <w:rsid w:val="005B186B"/>
    <w:rsid w:val="005B23A9"/>
    <w:rsid w:val="005B2C8C"/>
    <w:rsid w:val="005B3AC8"/>
    <w:rsid w:val="005B3D01"/>
    <w:rsid w:val="005B3F06"/>
    <w:rsid w:val="005B427D"/>
    <w:rsid w:val="005B4515"/>
    <w:rsid w:val="005B4BDC"/>
    <w:rsid w:val="005B4FBF"/>
    <w:rsid w:val="005B595A"/>
    <w:rsid w:val="005B7549"/>
    <w:rsid w:val="005B7A73"/>
    <w:rsid w:val="005C01C6"/>
    <w:rsid w:val="005C0527"/>
    <w:rsid w:val="005C0924"/>
    <w:rsid w:val="005C1436"/>
    <w:rsid w:val="005C1AB7"/>
    <w:rsid w:val="005C1B66"/>
    <w:rsid w:val="005C2AAB"/>
    <w:rsid w:val="005C340F"/>
    <w:rsid w:val="005C3894"/>
    <w:rsid w:val="005C4082"/>
    <w:rsid w:val="005C5A7D"/>
    <w:rsid w:val="005C6275"/>
    <w:rsid w:val="005C7250"/>
    <w:rsid w:val="005C7E0D"/>
    <w:rsid w:val="005D067A"/>
    <w:rsid w:val="005D0BE5"/>
    <w:rsid w:val="005D0DC1"/>
    <w:rsid w:val="005D1CD4"/>
    <w:rsid w:val="005D1DF4"/>
    <w:rsid w:val="005D28EF"/>
    <w:rsid w:val="005D3786"/>
    <w:rsid w:val="005D3C92"/>
    <w:rsid w:val="005D452A"/>
    <w:rsid w:val="005D52A0"/>
    <w:rsid w:val="005D6343"/>
    <w:rsid w:val="005D6CCD"/>
    <w:rsid w:val="005D7108"/>
    <w:rsid w:val="005E02BF"/>
    <w:rsid w:val="005E0411"/>
    <w:rsid w:val="005E0483"/>
    <w:rsid w:val="005E1326"/>
    <w:rsid w:val="005E18EE"/>
    <w:rsid w:val="005E2AE4"/>
    <w:rsid w:val="005E36A0"/>
    <w:rsid w:val="005E37A4"/>
    <w:rsid w:val="005E4571"/>
    <w:rsid w:val="005E5124"/>
    <w:rsid w:val="005E5783"/>
    <w:rsid w:val="005E73B2"/>
    <w:rsid w:val="005F0195"/>
    <w:rsid w:val="005F0D80"/>
    <w:rsid w:val="005F0F30"/>
    <w:rsid w:val="005F1609"/>
    <w:rsid w:val="005F161B"/>
    <w:rsid w:val="005F2423"/>
    <w:rsid w:val="005F2748"/>
    <w:rsid w:val="005F3765"/>
    <w:rsid w:val="005F57CE"/>
    <w:rsid w:val="005F763F"/>
    <w:rsid w:val="005F7998"/>
    <w:rsid w:val="005F7CE7"/>
    <w:rsid w:val="005F7F61"/>
    <w:rsid w:val="00601691"/>
    <w:rsid w:val="00601D2A"/>
    <w:rsid w:val="00601DC0"/>
    <w:rsid w:val="00602147"/>
    <w:rsid w:val="006023F0"/>
    <w:rsid w:val="00602F77"/>
    <w:rsid w:val="00602FAE"/>
    <w:rsid w:val="0060320E"/>
    <w:rsid w:val="0060403E"/>
    <w:rsid w:val="00604067"/>
    <w:rsid w:val="00604EB8"/>
    <w:rsid w:val="00605E90"/>
    <w:rsid w:val="00605F4F"/>
    <w:rsid w:val="00605FDA"/>
    <w:rsid w:val="00606BF6"/>
    <w:rsid w:val="00610E62"/>
    <w:rsid w:val="00610FC7"/>
    <w:rsid w:val="00611D93"/>
    <w:rsid w:val="0061205F"/>
    <w:rsid w:val="0061262A"/>
    <w:rsid w:val="006127EB"/>
    <w:rsid w:val="0061363B"/>
    <w:rsid w:val="00613EAB"/>
    <w:rsid w:val="00614044"/>
    <w:rsid w:val="00614320"/>
    <w:rsid w:val="00614643"/>
    <w:rsid w:val="00614D85"/>
    <w:rsid w:val="00615A44"/>
    <w:rsid w:val="00617100"/>
    <w:rsid w:val="0061729D"/>
    <w:rsid w:val="00617700"/>
    <w:rsid w:val="00617BD1"/>
    <w:rsid w:val="00621F7F"/>
    <w:rsid w:val="006226A8"/>
    <w:rsid w:val="00622FD1"/>
    <w:rsid w:val="00623454"/>
    <w:rsid w:val="00625BA6"/>
    <w:rsid w:val="00625CC0"/>
    <w:rsid w:val="00625D44"/>
    <w:rsid w:val="00626691"/>
    <w:rsid w:val="00627272"/>
    <w:rsid w:val="00632F8E"/>
    <w:rsid w:val="00633287"/>
    <w:rsid w:val="00634557"/>
    <w:rsid w:val="0063495C"/>
    <w:rsid w:val="006360F1"/>
    <w:rsid w:val="00636389"/>
    <w:rsid w:val="00636790"/>
    <w:rsid w:val="00636899"/>
    <w:rsid w:val="00637D4E"/>
    <w:rsid w:val="006402A5"/>
    <w:rsid w:val="00640EE3"/>
    <w:rsid w:val="00641974"/>
    <w:rsid w:val="006423E6"/>
    <w:rsid w:val="00642E70"/>
    <w:rsid w:val="006435E5"/>
    <w:rsid w:val="0064368C"/>
    <w:rsid w:val="00645B13"/>
    <w:rsid w:val="006466F3"/>
    <w:rsid w:val="0064675F"/>
    <w:rsid w:val="00647F75"/>
    <w:rsid w:val="00650720"/>
    <w:rsid w:val="0065105C"/>
    <w:rsid w:val="00651152"/>
    <w:rsid w:val="0065220C"/>
    <w:rsid w:val="00652464"/>
    <w:rsid w:val="0065260C"/>
    <w:rsid w:val="0065338E"/>
    <w:rsid w:val="00653831"/>
    <w:rsid w:val="0065397A"/>
    <w:rsid w:val="00653D4D"/>
    <w:rsid w:val="0065504E"/>
    <w:rsid w:val="00655BA0"/>
    <w:rsid w:val="006560C2"/>
    <w:rsid w:val="0065725A"/>
    <w:rsid w:val="00657C4D"/>
    <w:rsid w:val="00657F22"/>
    <w:rsid w:val="006600B0"/>
    <w:rsid w:val="0066065F"/>
    <w:rsid w:val="006627D8"/>
    <w:rsid w:val="00662E26"/>
    <w:rsid w:val="00663729"/>
    <w:rsid w:val="006638C9"/>
    <w:rsid w:val="00663FA0"/>
    <w:rsid w:val="006642B3"/>
    <w:rsid w:val="006644B6"/>
    <w:rsid w:val="006654E8"/>
    <w:rsid w:val="00665C81"/>
    <w:rsid w:val="006666B2"/>
    <w:rsid w:val="00666814"/>
    <w:rsid w:val="006673AB"/>
    <w:rsid w:val="00667E3F"/>
    <w:rsid w:val="00670806"/>
    <w:rsid w:val="006719C1"/>
    <w:rsid w:val="006729B8"/>
    <w:rsid w:val="006732C8"/>
    <w:rsid w:val="00673E91"/>
    <w:rsid w:val="006768F4"/>
    <w:rsid w:val="006776C8"/>
    <w:rsid w:val="00677E2A"/>
    <w:rsid w:val="00680093"/>
    <w:rsid w:val="00680D67"/>
    <w:rsid w:val="00681360"/>
    <w:rsid w:val="00681BA9"/>
    <w:rsid w:val="0068271A"/>
    <w:rsid w:val="00682926"/>
    <w:rsid w:val="00683AAB"/>
    <w:rsid w:val="00683AF0"/>
    <w:rsid w:val="00684755"/>
    <w:rsid w:val="00684912"/>
    <w:rsid w:val="00685036"/>
    <w:rsid w:val="006856E4"/>
    <w:rsid w:val="006856FA"/>
    <w:rsid w:val="00686081"/>
    <w:rsid w:val="006868FC"/>
    <w:rsid w:val="00686AA0"/>
    <w:rsid w:val="00686F19"/>
    <w:rsid w:val="00687809"/>
    <w:rsid w:val="00687BDF"/>
    <w:rsid w:val="00690489"/>
    <w:rsid w:val="00690520"/>
    <w:rsid w:val="00691B29"/>
    <w:rsid w:val="006921C4"/>
    <w:rsid w:val="006923D2"/>
    <w:rsid w:val="0069256D"/>
    <w:rsid w:val="006943CE"/>
    <w:rsid w:val="006953B8"/>
    <w:rsid w:val="00695576"/>
    <w:rsid w:val="00696822"/>
    <w:rsid w:val="00696DE9"/>
    <w:rsid w:val="006A080F"/>
    <w:rsid w:val="006A11FD"/>
    <w:rsid w:val="006A12D1"/>
    <w:rsid w:val="006A15DC"/>
    <w:rsid w:val="006A23A5"/>
    <w:rsid w:val="006A289C"/>
    <w:rsid w:val="006A2A70"/>
    <w:rsid w:val="006A324D"/>
    <w:rsid w:val="006A3533"/>
    <w:rsid w:val="006A38D9"/>
    <w:rsid w:val="006A45C9"/>
    <w:rsid w:val="006A4BB9"/>
    <w:rsid w:val="006A4E0F"/>
    <w:rsid w:val="006A66E4"/>
    <w:rsid w:val="006A66F7"/>
    <w:rsid w:val="006A6AED"/>
    <w:rsid w:val="006B0866"/>
    <w:rsid w:val="006B0DD4"/>
    <w:rsid w:val="006B2622"/>
    <w:rsid w:val="006B333F"/>
    <w:rsid w:val="006B3AEF"/>
    <w:rsid w:val="006B3F49"/>
    <w:rsid w:val="006B4070"/>
    <w:rsid w:val="006B432F"/>
    <w:rsid w:val="006B4E26"/>
    <w:rsid w:val="006B6537"/>
    <w:rsid w:val="006B7871"/>
    <w:rsid w:val="006B7A84"/>
    <w:rsid w:val="006C0A41"/>
    <w:rsid w:val="006C1983"/>
    <w:rsid w:val="006C19F8"/>
    <w:rsid w:val="006C21F3"/>
    <w:rsid w:val="006C2289"/>
    <w:rsid w:val="006C2DCB"/>
    <w:rsid w:val="006C37EB"/>
    <w:rsid w:val="006C39E7"/>
    <w:rsid w:val="006C3B04"/>
    <w:rsid w:val="006C3F29"/>
    <w:rsid w:val="006C415D"/>
    <w:rsid w:val="006C4773"/>
    <w:rsid w:val="006C4999"/>
    <w:rsid w:val="006C4BE6"/>
    <w:rsid w:val="006C50E6"/>
    <w:rsid w:val="006C5E61"/>
    <w:rsid w:val="006C6C29"/>
    <w:rsid w:val="006C77AC"/>
    <w:rsid w:val="006C7A57"/>
    <w:rsid w:val="006D01C9"/>
    <w:rsid w:val="006D1451"/>
    <w:rsid w:val="006D23C0"/>
    <w:rsid w:val="006D2887"/>
    <w:rsid w:val="006D2937"/>
    <w:rsid w:val="006D2B5F"/>
    <w:rsid w:val="006D2DEB"/>
    <w:rsid w:val="006D30C5"/>
    <w:rsid w:val="006D328A"/>
    <w:rsid w:val="006D33D2"/>
    <w:rsid w:val="006D4757"/>
    <w:rsid w:val="006D513A"/>
    <w:rsid w:val="006D57D5"/>
    <w:rsid w:val="006D5C91"/>
    <w:rsid w:val="006D5E08"/>
    <w:rsid w:val="006D5E73"/>
    <w:rsid w:val="006D6512"/>
    <w:rsid w:val="006D6583"/>
    <w:rsid w:val="006D6D73"/>
    <w:rsid w:val="006D76DE"/>
    <w:rsid w:val="006E0475"/>
    <w:rsid w:val="006E0C31"/>
    <w:rsid w:val="006E1784"/>
    <w:rsid w:val="006E18DA"/>
    <w:rsid w:val="006E256A"/>
    <w:rsid w:val="006E31D6"/>
    <w:rsid w:val="006E3598"/>
    <w:rsid w:val="006E3D3E"/>
    <w:rsid w:val="006E51BD"/>
    <w:rsid w:val="006E5249"/>
    <w:rsid w:val="006E591C"/>
    <w:rsid w:val="006E6050"/>
    <w:rsid w:val="006E69ED"/>
    <w:rsid w:val="006E7381"/>
    <w:rsid w:val="006F2A86"/>
    <w:rsid w:val="006F2D50"/>
    <w:rsid w:val="006F3D8F"/>
    <w:rsid w:val="006F4068"/>
    <w:rsid w:val="006F40F6"/>
    <w:rsid w:val="006F4857"/>
    <w:rsid w:val="006F55C1"/>
    <w:rsid w:val="006F658C"/>
    <w:rsid w:val="006F6B10"/>
    <w:rsid w:val="006F6F21"/>
    <w:rsid w:val="006F6F6F"/>
    <w:rsid w:val="006F7D26"/>
    <w:rsid w:val="006F7DD6"/>
    <w:rsid w:val="006F7ECC"/>
    <w:rsid w:val="007005C2"/>
    <w:rsid w:val="0070093E"/>
    <w:rsid w:val="00701011"/>
    <w:rsid w:val="00701137"/>
    <w:rsid w:val="00701EFA"/>
    <w:rsid w:val="007020DD"/>
    <w:rsid w:val="0070282D"/>
    <w:rsid w:val="00702CBB"/>
    <w:rsid w:val="00702FA9"/>
    <w:rsid w:val="00703DFA"/>
    <w:rsid w:val="00704097"/>
    <w:rsid w:val="00704BA9"/>
    <w:rsid w:val="00705013"/>
    <w:rsid w:val="007056AF"/>
    <w:rsid w:val="007057F6"/>
    <w:rsid w:val="00705B0F"/>
    <w:rsid w:val="007100F6"/>
    <w:rsid w:val="00710E4E"/>
    <w:rsid w:val="00711068"/>
    <w:rsid w:val="00711F2D"/>
    <w:rsid w:val="00713781"/>
    <w:rsid w:val="00713B4D"/>
    <w:rsid w:val="00714720"/>
    <w:rsid w:val="00715E1C"/>
    <w:rsid w:val="007163C4"/>
    <w:rsid w:val="00717655"/>
    <w:rsid w:val="00720AD4"/>
    <w:rsid w:val="00722EFB"/>
    <w:rsid w:val="00722F2C"/>
    <w:rsid w:val="007232A9"/>
    <w:rsid w:val="00723393"/>
    <w:rsid w:val="00723839"/>
    <w:rsid w:val="007240C2"/>
    <w:rsid w:val="00725D94"/>
    <w:rsid w:val="00727D75"/>
    <w:rsid w:val="00727E29"/>
    <w:rsid w:val="007317AC"/>
    <w:rsid w:val="007324B7"/>
    <w:rsid w:val="0073250E"/>
    <w:rsid w:val="00732D1E"/>
    <w:rsid w:val="00732F8B"/>
    <w:rsid w:val="00733B95"/>
    <w:rsid w:val="00733F4D"/>
    <w:rsid w:val="007344D5"/>
    <w:rsid w:val="007357DB"/>
    <w:rsid w:val="00737B08"/>
    <w:rsid w:val="00737DE7"/>
    <w:rsid w:val="007406DC"/>
    <w:rsid w:val="0074077E"/>
    <w:rsid w:val="00740FB8"/>
    <w:rsid w:val="00741E7A"/>
    <w:rsid w:val="0074631C"/>
    <w:rsid w:val="00746D5F"/>
    <w:rsid w:val="00747734"/>
    <w:rsid w:val="007478EC"/>
    <w:rsid w:val="007516F4"/>
    <w:rsid w:val="00751B3D"/>
    <w:rsid w:val="00751DED"/>
    <w:rsid w:val="00751F79"/>
    <w:rsid w:val="00752835"/>
    <w:rsid w:val="00752AA6"/>
    <w:rsid w:val="00753706"/>
    <w:rsid w:val="007609D0"/>
    <w:rsid w:val="00760FAB"/>
    <w:rsid w:val="00761AD0"/>
    <w:rsid w:val="00762209"/>
    <w:rsid w:val="0076258C"/>
    <w:rsid w:val="00763F4E"/>
    <w:rsid w:val="00763F97"/>
    <w:rsid w:val="007647D1"/>
    <w:rsid w:val="00765162"/>
    <w:rsid w:val="00765FE7"/>
    <w:rsid w:val="00767552"/>
    <w:rsid w:val="00767603"/>
    <w:rsid w:val="00767806"/>
    <w:rsid w:val="007715E1"/>
    <w:rsid w:val="0077242D"/>
    <w:rsid w:val="00772A6F"/>
    <w:rsid w:val="00772D2C"/>
    <w:rsid w:val="0077328E"/>
    <w:rsid w:val="00773589"/>
    <w:rsid w:val="0077390B"/>
    <w:rsid w:val="00773BEF"/>
    <w:rsid w:val="00774261"/>
    <w:rsid w:val="007751A1"/>
    <w:rsid w:val="0077565A"/>
    <w:rsid w:val="0077584F"/>
    <w:rsid w:val="007758AC"/>
    <w:rsid w:val="00775AB8"/>
    <w:rsid w:val="00775CAF"/>
    <w:rsid w:val="0077731F"/>
    <w:rsid w:val="00780224"/>
    <w:rsid w:val="007802E9"/>
    <w:rsid w:val="007803BC"/>
    <w:rsid w:val="007804EB"/>
    <w:rsid w:val="00781666"/>
    <w:rsid w:val="00781707"/>
    <w:rsid w:val="00783140"/>
    <w:rsid w:val="00783BAA"/>
    <w:rsid w:val="007841CA"/>
    <w:rsid w:val="007858F7"/>
    <w:rsid w:val="00785CD6"/>
    <w:rsid w:val="00786505"/>
    <w:rsid w:val="00786D9E"/>
    <w:rsid w:val="00787114"/>
    <w:rsid w:val="00787325"/>
    <w:rsid w:val="00787963"/>
    <w:rsid w:val="00792027"/>
    <w:rsid w:val="00792C46"/>
    <w:rsid w:val="00792F0C"/>
    <w:rsid w:val="007930C1"/>
    <w:rsid w:val="007948E9"/>
    <w:rsid w:val="00794F54"/>
    <w:rsid w:val="00795030"/>
    <w:rsid w:val="0079531C"/>
    <w:rsid w:val="00795AFA"/>
    <w:rsid w:val="00795CAE"/>
    <w:rsid w:val="0079683A"/>
    <w:rsid w:val="00796F27"/>
    <w:rsid w:val="00797C19"/>
    <w:rsid w:val="007A0B2B"/>
    <w:rsid w:val="007A0D4F"/>
    <w:rsid w:val="007A0E72"/>
    <w:rsid w:val="007A0F9D"/>
    <w:rsid w:val="007A29BC"/>
    <w:rsid w:val="007A35A6"/>
    <w:rsid w:val="007A3FE1"/>
    <w:rsid w:val="007A4DF0"/>
    <w:rsid w:val="007A4E2E"/>
    <w:rsid w:val="007A515B"/>
    <w:rsid w:val="007A58CF"/>
    <w:rsid w:val="007A5CD5"/>
    <w:rsid w:val="007A6528"/>
    <w:rsid w:val="007A67C0"/>
    <w:rsid w:val="007A6CF1"/>
    <w:rsid w:val="007A7B82"/>
    <w:rsid w:val="007B0F2C"/>
    <w:rsid w:val="007B1711"/>
    <w:rsid w:val="007B2258"/>
    <w:rsid w:val="007B245D"/>
    <w:rsid w:val="007B3DE3"/>
    <w:rsid w:val="007B4CA6"/>
    <w:rsid w:val="007B4F0E"/>
    <w:rsid w:val="007B516E"/>
    <w:rsid w:val="007B58D7"/>
    <w:rsid w:val="007B58E5"/>
    <w:rsid w:val="007B5D9C"/>
    <w:rsid w:val="007B5DF1"/>
    <w:rsid w:val="007B5F6F"/>
    <w:rsid w:val="007B732A"/>
    <w:rsid w:val="007B76EF"/>
    <w:rsid w:val="007C035B"/>
    <w:rsid w:val="007C122C"/>
    <w:rsid w:val="007C1321"/>
    <w:rsid w:val="007C13C9"/>
    <w:rsid w:val="007C1F42"/>
    <w:rsid w:val="007C26A0"/>
    <w:rsid w:val="007C31E9"/>
    <w:rsid w:val="007C35BF"/>
    <w:rsid w:val="007C369A"/>
    <w:rsid w:val="007C393F"/>
    <w:rsid w:val="007C60E5"/>
    <w:rsid w:val="007C6ABD"/>
    <w:rsid w:val="007C7D27"/>
    <w:rsid w:val="007D13AF"/>
    <w:rsid w:val="007D18E2"/>
    <w:rsid w:val="007D2A29"/>
    <w:rsid w:val="007D2F15"/>
    <w:rsid w:val="007D46A9"/>
    <w:rsid w:val="007D4B64"/>
    <w:rsid w:val="007D4BD0"/>
    <w:rsid w:val="007D4CBE"/>
    <w:rsid w:val="007D665C"/>
    <w:rsid w:val="007E0A1D"/>
    <w:rsid w:val="007E2A73"/>
    <w:rsid w:val="007E2EB9"/>
    <w:rsid w:val="007E3783"/>
    <w:rsid w:val="007E391F"/>
    <w:rsid w:val="007E40DB"/>
    <w:rsid w:val="007E4853"/>
    <w:rsid w:val="007E4BE0"/>
    <w:rsid w:val="007E4F97"/>
    <w:rsid w:val="007E5475"/>
    <w:rsid w:val="007E578F"/>
    <w:rsid w:val="007E5D08"/>
    <w:rsid w:val="007E7077"/>
    <w:rsid w:val="007E7308"/>
    <w:rsid w:val="007E7DA0"/>
    <w:rsid w:val="007F005F"/>
    <w:rsid w:val="007F13BB"/>
    <w:rsid w:val="007F1EF4"/>
    <w:rsid w:val="007F2429"/>
    <w:rsid w:val="007F262C"/>
    <w:rsid w:val="007F2765"/>
    <w:rsid w:val="007F27C4"/>
    <w:rsid w:val="007F2E06"/>
    <w:rsid w:val="007F3B57"/>
    <w:rsid w:val="007F4705"/>
    <w:rsid w:val="007F5516"/>
    <w:rsid w:val="007F5BFE"/>
    <w:rsid w:val="007F6282"/>
    <w:rsid w:val="007F62DD"/>
    <w:rsid w:val="007F67E4"/>
    <w:rsid w:val="007F7712"/>
    <w:rsid w:val="007F7771"/>
    <w:rsid w:val="007F77F7"/>
    <w:rsid w:val="00800E76"/>
    <w:rsid w:val="008011A5"/>
    <w:rsid w:val="008012EC"/>
    <w:rsid w:val="00801CA6"/>
    <w:rsid w:val="00801F0F"/>
    <w:rsid w:val="008020F4"/>
    <w:rsid w:val="00802775"/>
    <w:rsid w:val="008029B2"/>
    <w:rsid w:val="00804708"/>
    <w:rsid w:val="00804944"/>
    <w:rsid w:val="00804EBD"/>
    <w:rsid w:val="00805E0F"/>
    <w:rsid w:val="008067B7"/>
    <w:rsid w:val="00806CC5"/>
    <w:rsid w:val="00807056"/>
    <w:rsid w:val="00807583"/>
    <w:rsid w:val="00807788"/>
    <w:rsid w:val="0081006F"/>
    <w:rsid w:val="0081012B"/>
    <w:rsid w:val="008101FC"/>
    <w:rsid w:val="00810B20"/>
    <w:rsid w:val="00810C25"/>
    <w:rsid w:val="00810F32"/>
    <w:rsid w:val="00810F77"/>
    <w:rsid w:val="0081191C"/>
    <w:rsid w:val="008123D8"/>
    <w:rsid w:val="00814A2E"/>
    <w:rsid w:val="00815E29"/>
    <w:rsid w:val="00816798"/>
    <w:rsid w:val="00817A31"/>
    <w:rsid w:val="00820469"/>
    <w:rsid w:val="0082054F"/>
    <w:rsid w:val="00821549"/>
    <w:rsid w:val="00821AF3"/>
    <w:rsid w:val="00821CE7"/>
    <w:rsid w:val="008221DC"/>
    <w:rsid w:val="0082422E"/>
    <w:rsid w:val="00824640"/>
    <w:rsid w:val="00824DE5"/>
    <w:rsid w:val="00825406"/>
    <w:rsid w:val="00825B79"/>
    <w:rsid w:val="00825D3C"/>
    <w:rsid w:val="00827BF3"/>
    <w:rsid w:val="00827C6B"/>
    <w:rsid w:val="00831839"/>
    <w:rsid w:val="00833B5D"/>
    <w:rsid w:val="00834145"/>
    <w:rsid w:val="00835CD6"/>
    <w:rsid w:val="00836BA4"/>
    <w:rsid w:val="008370F1"/>
    <w:rsid w:val="00837EC0"/>
    <w:rsid w:val="008403DD"/>
    <w:rsid w:val="0084114E"/>
    <w:rsid w:val="00841273"/>
    <w:rsid w:val="0084214D"/>
    <w:rsid w:val="00842444"/>
    <w:rsid w:val="00842771"/>
    <w:rsid w:val="00844726"/>
    <w:rsid w:val="008452EC"/>
    <w:rsid w:val="00845CA7"/>
    <w:rsid w:val="0085007E"/>
    <w:rsid w:val="00850512"/>
    <w:rsid w:val="0085132C"/>
    <w:rsid w:val="00851620"/>
    <w:rsid w:val="0085165B"/>
    <w:rsid w:val="0085258B"/>
    <w:rsid w:val="00852B0E"/>
    <w:rsid w:val="00852E7E"/>
    <w:rsid w:val="00853744"/>
    <w:rsid w:val="00854C65"/>
    <w:rsid w:val="00856283"/>
    <w:rsid w:val="00856DD0"/>
    <w:rsid w:val="0086003D"/>
    <w:rsid w:val="008603B7"/>
    <w:rsid w:val="00860558"/>
    <w:rsid w:val="00860A68"/>
    <w:rsid w:val="00860CE8"/>
    <w:rsid w:val="008612C4"/>
    <w:rsid w:val="008616BB"/>
    <w:rsid w:val="00861807"/>
    <w:rsid w:val="0086230B"/>
    <w:rsid w:val="00862BFE"/>
    <w:rsid w:val="00862F70"/>
    <w:rsid w:val="00863C11"/>
    <w:rsid w:val="0086404F"/>
    <w:rsid w:val="0086707D"/>
    <w:rsid w:val="00867798"/>
    <w:rsid w:val="00870900"/>
    <w:rsid w:val="00872149"/>
    <w:rsid w:val="00872803"/>
    <w:rsid w:val="00873609"/>
    <w:rsid w:val="00873E12"/>
    <w:rsid w:val="00873FD0"/>
    <w:rsid w:val="00874365"/>
    <w:rsid w:val="008745E5"/>
    <w:rsid w:val="0087562A"/>
    <w:rsid w:val="008759E4"/>
    <w:rsid w:val="00875FFC"/>
    <w:rsid w:val="00876175"/>
    <w:rsid w:val="0087632B"/>
    <w:rsid w:val="008764CA"/>
    <w:rsid w:val="00877304"/>
    <w:rsid w:val="00877C7E"/>
    <w:rsid w:val="00880299"/>
    <w:rsid w:val="0088168F"/>
    <w:rsid w:val="00882094"/>
    <w:rsid w:val="0088226B"/>
    <w:rsid w:val="00884A61"/>
    <w:rsid w:val="00884D49"/>
    <w:rsid w:val="00885C91"/>
    <w:rsid w:val="00887510"/>
    <w:rsid w:val="0088792F"/>
    <w:rsid w:val="00890094"/>
    <w:rsid w:val="0089042F"/>
    <w:rsid w:val="00891FCA"/>
    <w:rsid w:val="00893A6B"/>
    <w:rsid w:val="00893D06"/>
    <w:rsid w:val="0089419F"/>
    <w:rsid w:val="00894339"/>
    <w:rsid w:val="00895A28"/>
    <w:rsid w:val="00896017"/>
    <w:rsid w:val="00896EC4"/>
    <w:rsid w:val="00897616"/>
    <w:rsid w:val="00897D1A"/>
    <w:rsid w:val="00897F5C"/>
    <w:rsid w:val="008A1CB8"/>
    <w:rsid w:val="008A2F34"/>
    <w:rsid w:val="008A3957"/>
    <w:rsid w:val="008A47B9"/>
    <w:rsid w:val="008A4E67"/>
    <w:rsid w:val="008A69D5"/>
    <w:rsid w:val="008A6DBD"/>
    <w:rsid w:val="008A7816"/>
    <w:rsid w:val="008B08DC"/>
    <w:rsid w:val="008B1395"/>
    <w:rsid w:val="008B4BD9"/>
    <w:rsid w:val="008B5810"/>
    <w:rsid w:val="008B5ED7"/>
    <w:rsid w:val="008B6008"/>
    <w:rsid w:val="008B7214"/>
    <w:rsid w:val="008B741C"/>
    <w:rsid w:val="008B7A5A"/>
    <w:rsid w:val="008C19B8"/>
    <w:rsid w:val="008C2B71"/>
    <w:rsid w:val="008C2D15"/>
    <w:rsid w:val="008C2DE6"/>
    <w:rsid w:val="008C34C0"/>
    <w:rsid w:val="008C37B5"/>
    <w:rsid w:val="008C3896"/>
    <w:rsid w:val="008C4DAC"/>
    <w:rsid w:val="008C4FEC"/>
    <w:rsid w:val="008C5CF8"/>
    <w:rsid w:val="008C63EC"/>
    <w:rsid w:val="008C6BDD"/>
    <w:rsid w:val="008C706C"/>
    <w:rsid w:val="008C785D"/>
    <w:rsid w:val="008C7F93"/>
    <w:rsid w:val="008D11F0"/>
    <w:rsid w:val="008D1E83"/>
    <w:rsid w:val="008D2338"/>
    <w:rsid w:val="008D2887"/>
    <w:rsid w:val="008D2A8B"/>
    <w:rsid w:val="008D438D"/>
    <w:rsid w:val="008D489C"/>
    <w:rsid w:val="008D4A47"/>
    <w:rsid w:val="008D52A9"/>
    <w:rsid w:val="008D67A6"/>
    <w:rsid w:val="008D79D7"/>
    <w:rsid w:val="008E0173"/>
    <w:rsid w:val="008E0A1F"/>
    <w:rsid w:val="008E1B28"/>
    <w:rsid w:val="008E2A8B"/>
    <w:rsid w:val="008E3B39"/>
    <w:rsid w:val="008E4532"/>
    <w:rsid w:val="008E460F"/>
    <w:rsid w:val="008E5E0E"/>
    <w:rsid w:val="008E6053"/>
    <w:rsid w:val="008E6346"/>
    <w:rsid w:val="008E6AB3"/>
    <w:rsid w:val="008E7A5C"/>
    <w:rsid w:val="008F062B"/>
    <w:rsid w:val="008F09F8"/>
    <w:rsid w:val="008F0C3B"/>
    <w:rsid w:val="008F1423"/>
    <w:rsid w:val="008F1EA4"/>
    <w:rsid w:val="008F296C"/>
    <w:rsid w:val="008F2F57"/>
    <w:rsid w:val="008F3A02"/>
    <w:rsid w:val="008F458B"/>
    <w:rsid w:val="008F4BEA"/>
    <w:rsid w:val="008F5FAD"/>
    <w:rsid w:val="008F773B"/>
    <w:rsid w:val="008F7874"/>
    <w:rsid w:val="009003CF"/>
    <w:rsid w:val="00900876"/>
    <w:rsid w:val="009008AC"/>
    <w:rsid w:val="00901672"/>
    <w:rsid w:val="0090225F"/>
    <w:rsid w:val="00902364"/>
    <w:rsid w:val="0090255A"/>
    <w:rsid w:val="00902597"/>
    <w:rsid w:val="00904005"/>
    <w:rsid w:val="00904409"/>
    <w:rsid w:val="009051B5"/>
    <w:rsid w:val="009054C5"/>
    <w:rsid w:val="0090651A"/>
    <w:rsid w:val="00907370"/>
    <w:rsid w:val="009075C9"/>
    <w:rsid w:val="00907F0D"/>
    <w:rsid w:val="009109DE"/>
    <w:rsid w:val="00910B8E"/>
    <w:rsid w:val="009125D0"/>
    <w:rsid w:val="009127E7"/>
    <w:rsid w:val="00912A7B"/>
    <w:rsid w:val="00912F26"/>
    <w:rsid w:val="0091779B"/>
    <w:rsid w:val="00920130"/>
    <w:rsid w:val="0092048E"/>
    <w:rsid w:val="0092115B"/>
    <w:rsid w:val="00921519"/>
    <w:rsid w:val="00922B16"/>
    <w:rsid w:val="0092346B"/>
    <w:rsid w:val="009241C2"/>
    <w:rsid w:val="00924306"/>
    <w:rsid w:val="0092479E"/>
    <w:rsid w:val="009255F9"/>
    <w:rsid w:val="00925D0D"/>
    <w:rsid w:val="00926855"/>
    <w:rsid w:val="00926AB9"/>
    <w:rsid w:val="00927386"/>
    <w:rsid w:val="00927BC4"/>
    <w:rsid w:val="00930049"/>
    <w:rsid w:val="009306E9"/>
    <w:rsid w:val="00930A5F"/>
    <w:rsid w:val="00931381"/>
    <w:rsid w:val="00931558"/>
    <w:rsid w:val="0093172F"/>
    <w:rsid w:val="00931D96"/>
    <w:rsid w:val="00931F73"/>
    <w:rsid w:val="0093235D"/>
    <w:rsid w:val="009326B3"/>
    <w:rsid w:val="00932D20"/>
    <w:rsid w:val="00932EE4"/>
    <w:rsid w:val="00933E86"/>
    <w:rsid w:val="00934082"/>
    <w:rsid w:val="009342C7"/>
    <w:rsid w:val="00934F1B"/>
    <w:rsid w:val="00936AA0"/>
    <w:rsid w:val="00936FDA"/>
    <w:rsid w:val="009377DD"/>
    <w:rsid w:val="00937B11"/>
    <w:rsid w:val="00937B4D"/>
    <w:rsid w:val="00940596"/>
    <w:rsid w:val="0094184D"/>
    <w:rsid w:val="00941D63"/>
    <w:rsid w:val="009425C1"/>
    <w:rsid w:val="00945095"/>
    <w:rsid w:val="009455A6"/>
    <w:rsid w:val="00945B15"/>
    <w:rsid w:val="00945C94"/>
    <w:rsid w:val="009467B3"/>
    <w:rsid w:val="00946E61"/>
    <w:rsid w:val="009478DF"/>
    <w:rsid w:val="00947D3C"/>
    <w:rsid w:val="00950973"/>
    <w:rsid w:val="0095115E"/>
    <w:rsid w:val="00951D88"/>
    <w:rsid w:val="00953101"/>
    <w:rsid w:val="00953696"/>
    <w:rsid w:val="00953A20"/>
    <w:rsid w:val="00953C77"/>
    <w:rsid w:val="0095455D"/>
    <w:rsid w:val="009561BF"/>
    <w:rsid w:val="0095636C"/>
    <w:rsid w:val="00956849"/>
    <w:rsid w:val="00957222"/>
    <w:rsid w:val="00957DD2"/>
    <w:rsid w:val="0096049C"/>
    <w:rsid w:val="0096073E"/>
    <w:rsid w:val="0096248F"/>
    <w:rsid w:val="0096397F"/>
    <w:rsid w:val="00963FBB"/>
    <w:rsid w:val="009643EB"/>
    <w:rsid w:val="00964659"/>
    <w:rsid w:val="00964A2A"/>
    <w:rsid w:val="00964DD4"/>
    <w:rsid w:val="00965716"/>
    <w:rsid w:val="009662B6"/>
    <w:rsid w:val="009663E6"/>
    <w:rsid w:val="00967A19"/>
    <w:rsid w:val="00967FA7"/>
    <w:rsid w:val="00971B9A"/>
    <w:rsid w:val="00971C97"/>
    <w:rsid w:val="00972825"/>
    <w:rsid w:val="00972B4A"/>
    <w:rsid w:val="00973C01"/>
    <w:rsid w:val="00973C96"/>
    <w:rsid w:val="00973CE6"/>
    <w:rsid w:val="00974215"/>
    <w:rsid w:val="00975914"/>
    <w:rsid w:val="00976967"/>
    <w:rsid w:val="0097714E"/>
    <w:rsid w:val="0098294D"/>
    <w:rsid w:val="00983C99"/>
    <w:rsid w:val="00984636"/>
    <w:rsid w:val="0098585C"/>
    <w:rsid w:val="009858A2"/>
    <w:rsid w:val="009858FD"/>
    <w:rsid w:val="00985CEA"/>
    <w:rsid w:val="009861A5"/>
    <w:rsid w:val="009866AF"/>
    <w:rsid w:val="00986A6A"/>
    <w:rsid w:val="00986B5E"/>
    <w:rsid w:val="00987349"/>
    <w:rsid w:val="00987BF9"/>
    <w:rsid w:val="00987DEC"/>
    <w:rsid w:val="00990707"/>
    <w:rsid w:val="00990AA2"/>
    <w:rsid w:val="00991017"/>
    <w:rsid w:val="0099123E"/>
    <w:rsid w:val="00991EC1"/>
    <w:rsid w:val="009924F9"/>
    <w:rsid w:val="00992711"/>
    <w:rsid w:val="009938EB"/>
    <w:rsid w:val="0099392D"/>
    <w:rsid w:val="00993B78"/>
    <w:rsid w:val="00994D19"/>
    <w:rsid w:val="00996039"/>
    <w:rsid w:val="00996BF3"/>
    <w:rsid w:val="00997678"/>
    <w:rsid w:val="009979B8"/>
    <w:rsid w:val="00997A05"/>
    <w:rsid w:val="00997BC0"/>
    <w:rsid w:val="009A0CC9"/>
    <w:rsid w:val="009A1174"/>
    <w:rsid w:val="009A1BEB"/>
    <w:rsid w:val="009A21BA"/>
    <w:rsid w:val="009A26B6"/>
    <w:rsid w:val="009A273B"/>
    <w:rsid w:val="009A28BD"/>
    <w:rsid w:val="009A2D7B"/>
    <w:rsid w:val="009A3CD8"/>
    <w:rsid w:val="009A41E0"/>
    <w:rsid w:val="009A455E"/>
    <w:rsid w:val="009A4E8B"/>
    <w:rsid w:val="009A576D"/>
    <w:rsid w:val="009A65CD"/>
    <w:rsid w:val="009A6DC9"/>
    <w:rsid w:val="009A7437"/>
    <w:rsid w:val="009A76C2"/>
    <w:rsid w:val="009A7C07"/>
    <w:rsid w:val="009B19C3"/>
    <w:rsid w:val="009B1AC8"/>
    <w:rsid w:val="009B1CDB"/>
    <w:rsid w:val="009B20B7"/>
    <w:rsid w:val="009B2B0D"/>
    <w:rsid w:val="009B453D"/>
    <w:rsid w:val="009B5516"/>
    <w:rsid w:val="009B5668"/>
    <w:rsid w:val="009B5C28"/>
    <w:rsid w:val="009B6427"/>
    <w:rsid w:val="009B7630"/>
    <w:rsid w:val="009B7BCD"/>
    <w:rsid w:val="009B7F11"/>
    <w:rsid w:val="009C0004"/>
    <w:rsid w:val="009C08F0"/>
    <w:rsid w:val="009C0FD7"/>
    <w:rsid w:val="009C11D1"/>
    <w:rsid w:val="009C120D"/>
    <w:rsid w:val="009C19ED"/>
    <w:rsid w:val="009C2115"/>
    <w:rsid w:val="009C283E"/>
    <w:rsid w:val="009C5171"/>
    <w:rsid w:val="009C51DC"/>
    <w:rsid w:val="009C576B"/>
    <w:rsid w:val="009C5C29"/>
    <w:rsid w:val="009C5D1E"/>
    <w:rsid w:val="009C6499"/>
    <w:rsid w:val="009D00FE"/>
    <w:rsid w:val="009D15BC"/>
    <w:rsid w:val="009D1884"/>
    <w:rsid w:val="009D19F0"/>
    <w:rsid w:val="009D2192"/>
    <w:rsid w:val="009D2B2A"/>
    <w:rsid w:val="009D402B"/>
    <w:rsid w:val="009D474A"/>
    <w:rsid w:val="009D4BDB"/>
    <w:rsid w:val="009D4CFD"/>
    <w:rsid w:val="009D53DC"/>
    <w:rsid w:val="009D58E6"/>
    <w:rsid w:val="009D5AEE"/>
    <w:rsid w:val="009D74AA"/>
    <w:rsid w:val="009D7B36"/>
    <w:rsid w:val="009D7BAA"/>
    <w:rsid w:val="009D7E69"/>
    <w:rsid w:val="009E034F"/>
    <w:rsid w:val="009E0992"/>
    <w:rsid w:val="009E0DB7"/>
    <w:rsid w:val="009E238D"/>
    <w:rsid w:val="009E273C"/>
    <w:rsid w:val="009E2BE1"/>
    <w:rsid w:val="009E2D2F"/>
    <w:rsid w:val="009E2E0E"/>
    <w:rsid w:val="009E2F28"/>
    <w:rsid w:val="009E4871"/>
    <w:rsid w:val="009E50EF"/>
    <w:rsid w:val="009E57D5"/>
    <w:rsid w:val="009E5820"/>
    <w:rsid w:val="009E5B8E"/>
    <w:rsid w:val="009E5E12"/>
    <w:rsid w:val="009E6B0B"/>
    <w:rsid w:val="009E6CC2"/>
    <w:rsid w:val="009E6E68"/>
    <w:rsid w:val="009E703A"/>
    <w:rsid w:val="009E7A79"/>
    <w:rsid w:val="009F116C"/>
    <w:rsid w:val="009F11BD"/>
    <w:rsid w:val="009F163E"/>
    <w:rsid w:val="009F1D52"/>
    <w:rsid w:val="009F20D6"/>
    <w:rsid w:val="009F3293"/>
    <w:rsid w:val="009F3A25"/>
    <w:rsid w:val="009F4116"/>
    <w:rsid w:val="009F4313"/>
    <w:rsid w:val="009F4ECD"/>
    <w:rsid w:val="009F528A"/>
    <w:rsid w:val="009F5EA1"/>
    <w:rsid w:val="009F63B0"/>
    <w:rsid w:val="009F67C6"/>
    <w:rsid w:val="009F6A52"/>
    <w:rsid w:val="009F7038"/>
    <w:rsid w:val="009F7540"/>
    <w:rsid w:val="00A009F4"/>
    <w:rsid w:val="00A0136F"/>
    <w:rsid w:val="00A01AA0"/>
    <w:rsid w:val="00A01C37"/>
    <w:rsid w:val="00A01DC1"/>
    <w:rsid w:val="00A01E61"/>
    <w:rsid w:val="00A025E6"/>
    <w:rsid w:val="00A02FF6"/>
    <w:rsid w:val="00A049AE"/>
    <w:rsid w:val="00A04ABC"/>
    <w:rsid w:val="00A050C4"/>
    <w:rsid w:val="00A051AE"/>
    <w:rsid w:val="00A05315"/>
    <w:rsid w:val="00A05332"/>
    <w:rsid w:val="00A06078"/>
    <w:rsid w:val="00A06B5D"/>
    <w:rsid w:val="00A06C3A"/>
    <w:rsid w:val="00A07393"/>
    <w:rsid w:val="00A07783"/>
    <w:rsid w:val="00A10434"/>
    <w:rsid w:val="00A10553"/>
    <w:rsid w:val="00A107DC"/>
    <w:rsid w:val="00A10855"/>
    <w:rsid w:val="00A119EE"/>
    <w:rsid w:val="00A11EFA"/>
    <w:rsid w:val="00A121CC"/>
    <w:rsid w:val="00A12C83"/>
    <w:rsid w:val="00A12E4E"/>
    <w:rsid w:val="00A134EF"/>
    <w:rsid w:val="00A137CA"/>
    <w:rsid w:val="00A13E0C"/>
    <w:rsid w:val="00A14BEC"/>
    <w:rsid w:val="00A14CC2"/>
    <w:rsid w:val="00A152DA"/>
    <w:rsid w:val="00A15927"/>
    <w:rsid w:val="00A15E8C"/>
    <w:rsid w:val="00A162E6"/>
    <w:rsid w:val="00A16C3D"/>
    <w:rsid w:val="00A16D7C"/>
    <w:rsid w:val="00A16DC9"/>
    <w:rsid w:val="00A17AAA"/>
    <w:rsid w:val="00A200D7"/>
    <w:rsid w:val="00A228AD"/>
    <w:rsid w:val="00A237C9"/>
    <w:rsid w:val="00A2429D"/>
    <w:rsid w:val="00A2447B"/>
    <w:rsid w:val="00A25CD9"/>
    <w:rsid w:val="00A25FEB"/>
    <w:rsid w:val="00A26BF9"/>
    <w:rsid w:val="00A26E6F"/>
    <w:rsid w:val="00A26E99"/>
    <w:rsid w:val="00A27D5A"/>
    <w:rsid w:val="00A27FD4"/>
    <w:rsid w:val="00A309CA"/>
    <w:rsid w:val="00A3125D"/>
    <w:rsid w:val="00A32228"/>
    <w:rsid w:val="00A3275E"/>
    <w:rsid w:val="00A3281E"/>
    <w:rsid w:val="00A32BE0"/>
    <w:rsid w:val="00A337A6"/>
    <w:rsid w:val="00A33CC6"/>
    <w:rsid w:val="00A354FF"/>
    <w:rsid w:val="00A35DF9"/>
    <w:rsid w:val="00A36181"/>
    <w:rsid w:val="00A367EA"/>
    <w:rsid w:val="00A36AC8"/>
    <w:rsid w:val="00A40C3C"/>
    <w:rsid w:val="00A40E52"/>
    <w:rsid w:val="00A4104C"/>
    <w:rsid w:val="00A410E4"/>
    <w:rsid w:val="00A412E3"/>
    <w:rsid w:val="00A42539"/>
    <w:rsid w:val="00A42C6B"/>
    <w:rsid w:val="00A43B16"/>
    <w:rsid w:val="00A43C47"/>
    <w:rsid w:val="00A4416A"/>
    <w:rsid w:val="00A44203"/>
    <w:rsid w:val="00A448B9"/>
    <w:rsid w:val="00A453BE"/>
    <w:rsid w:val="00A45B4D"/>
    <w:rsid w:val="00A45F4A"/>
    <w:rsid w:val="00A4646F"/>
    <w:rsid w:val="00A50DE3"/>
    <w:rsid w:val="00A5176D"/>
    <w:rsid w:val="00A52D47"/>
    <w:rsid w:val="00A54189"/>
    <w:rsid w:val="00A543DB"/>
    <w:rsid w:val="00A54D23"/>
    <w:rsid w:val="00A57070"/>
    <w:rsid w:val="00A57D29"/>
    <w:rsid w:val="00A61946"/>
    <w:rsid w:val="00A62003"/>
    <w:rsid w:val="00A62EBB"/>
    <w:rsid w:val="00A64878"/>
    <w:rsid w:val="00A64EAE"/>
    <w:rsid w:val="00A65CDD"/>
    <w:rsid w:val="00A66E75"/>
    <w:rsid w:val="00A67BC2"/>
    <w:rsid w:val="00A67D06"/>
    <w:rsid w:val="00A70261"/>
    <w:rsid w:val="00A71711"/>
    <w:rsid w:val="00A718E2"/>
    <w:rsid w:val="00A7354A"/>
    <w:rsid w:val="00A73C47"/>
    <w:rsid w:val="00A73DB7"/>
    <w:rsid w:val="00A7459F"/>
    <w:rsid w:val="00A765B5"/>
    <w:rsid w:val="00A774BD"/>
    <w:rsid w:val="00A77A0E"/>
    <w:rsid w:val="00A804F3"/>
    <w:rsid w:val="00A817C2"/>
    <w:rsid w:val="00A81B8D"/>
    <w:rsid w:val="00A836BD"/>
    <w:rsid w:val="00A84305"/>
    <w:rsid w:val="00A84459"/>
    <w:rsid w:val="00A84F0A"/>
    <w:rsid w:val="00A85098"/>
    <w:rsid w:val="00A85DD4"/>
    <w:rsid w:val="00A86179"/>
    <w:rsid w:val="00A90FAC"/>
    <w:rsid w:val="00A912B9"/>
    <w:rsid w:val="00A91448"/>
    <w:rsid w:val="00A932B0"/>
    <w:rsid w:val="00A9331D"/>
    <w:rsid w:val="00A9373B"/>
    <w:rsid w:val="00A94C99"/>
    <w:rsid w:val="00A958F5"/>
    <w:rsid w:val="00A9594C"/>
    <w:rsid w:val="00A95C48"/>
    <w:rsid w:val="00A95EF3"/>
    <w:rsid w:val="00A9636C"/>
    <w:rsid w:val="00A96A32"/>
    <w:rsid w:val="00A973C4"/>
    <w:rsid w:val="00AA0E2A"/>
    <w:rsid w:val="00AA1A5E"/>
    <w:rsid w:val="00AA1D1E"/>
    <w:rsid w:val="00AA2360"/>
    <w:rsid w:val="00AA2704"/>
    <w:rsid w:val="00AA3D32"/>
    <w:rsid w:val="00AA4898"/>
    <w:rsid w:val="00AA5B52"/>
    <w:rsid w:val="00AA5C73"/>
    <w:rsid w:val="00AA7726"/>
    <w:rsid w:val="00AA7A08"/>
    <w:rsid w:val="00AA7CF2"/>
    <w:rsid w:val="00AB0DCB"/>
    <w:rsid w:val="00AB17EE"/>
    <w:rsid w:val="00AB2618"/>
    <w:rsid w:val="00AB2968"/>
    <w:rsid w:val="00AB4B9B"/>
    <w:rsid w:val="00AB5A90"/>
    <w:rsid w:val="00AB6225"/>
    <w:rsid w:val="00AB6364"/>
    <w:rsid w:val="00AB665F"/>
    <w:rsid w:val="00AB6976"/>
    <w:rsid w:val="00AB7858"/>
    <w:rsid w:val="00AB7941"/>
    <w:rsid w:val="00AC08F3"/>
    <w:rsid w:val="00AC0EB3"/>
    <w:rsid w:val="00AC1822"/>
    <w:rsid w:val="00AC30C5"/>
    <w:rsid w:val="00AC33FA"/>
    <w:rsid w:val="00AC3F0D"/>
    <w:rsid w:val="00AC44D3"/>
    <w:rsid w:val="00AC4D85"/>
    <w:rsid w:val="00AC4F27"/>
    <w:rsid w:val="00AC4F41"/>
    <w:rsid w:val="00AC58EF"/>
    <w:rsid w:val="00AC5F70"/>
    <w:rsid w:val="00AC6C86"/>
    <w:rsid w:val="00AC7DB0"/>
    <w:rsid w:val="00AD1808"/>
    <w:rsid w:val="00AD1B95"/>
    <w:rsid w:val="00AD23E3"/>
    <w:rsid w:val="00AD2630"/>
    <w:rsid w:val="00AD2BB3"/>
    <w:rsid w:val="00AD2BE5"/>
    <w:rsid w:val="00AD2E01"/>
    <w:rsid w:val="00AD304C"/>
    <w:rsid w:val="00AD5164"/>
    <w:rsid w:val="00AD6A4D"/>
    <w:rsid w:val="00AD6BFB"/>
    <w:rsid w:val="00AD6FE6"/>
    <w:rsid w:val="00AE043D"/>
    <w:rsid w:val="00AE0460"/>
    <w:rsid w:val="00AE136E"/>
    <w:rsid w:val="00AE1EE6"/>
    <w:rsid w:val="00AE1F5D"/>
    <w:rsid w:val="00AE1F7B"/>
    <w:rsid w:val="00AE25D3"/>
    <w:rsid w:val="00AE451C"/>
    <w:rsid w:val="00AE45E4"/>
    <w:rsid w:val="00AE46B7"/>
    <w:rsid w:val="00AE4FF4"/>
    <w:rsid w:val="00AE5083"/>
    <w:rsid w:val="00AE6398"/>
    <w:rsid w:val="00AE6E27"/>
    <w:rsid w:val="00AE70CB"/>
    <w:rsid w:val="00AE7E8D"/>
    <w:rsid w:val="00AF2831"/>
    <w:rsid w:val="00AF2B92"/>
    <w:rsid w:val="00AF2C37"/>
    <w:rsid w:val="00AF2D23"/>
    <w:rsid w:val="00AF34DF"/>
    <w:rsid w:val="00AF38D7"/>
    <w:rsid w:val="00AF3929"/>
    <w:rsid w:val="00AF3B6A"/>
    <w:rsid w:val="00AF7FC6"/>
    <w:rsid w:val="00B010A7"/>
    <w:rsid w:val="00B015BF"/>
    <w:rsid w:val="00B0225D"/>
    <w:rsid w:val="00B030AE"/>
    <w:rsid w:val="00B03F00"/>
    <w:rsid w:val="00B040BE"/>
    <w:rsid w:val="00B04237"/>
    <w:rsid w:val="00B0527A"/>
    <w:rsid w:val="00B05F38"/>
    <w:rsid w:val="00B05F3B"/>
    <w:rsid w:val="00B07294"/>
    <w:rsid w:val="00B079EF"/>
    <w:rsid w:val="00B07BDA"/>
    <w:rsid w:val="00B1043A"/>
    <w:rsid w:val="00B10F1C"/>
    <w:rsid w:val="00B12132"/>
    <w:rsid w:val="00B139C7"/>
    <w:rsid w:val="00B14387"/>
    <w:rsid w:val="00B14471"/>
    <w:rsid w:val="00B147A7"/>
    <w:rsid w:val="00B14AC1"/>
    <w:rsid w:val="00B15EFA"/>
    <w:rsid w:val="00B16B69"/>
    <w:rsid w:val="00B16C83"/>
    <w:rsid w:val="00B21109"/>
    <w:rsid w:val="00B222E6"/>
    <w:rsid w:val="00B22FC0"/>
    <w:rsid w:val="00B236ED"/>
    <w:rsid w:val="00B23F66"/>
    <w:rsid w:val="00B250A0"/>
    <w:rsid w:val="00B2690D"/>
    <w:rsid w:val="00B2703D"/>
    <w:rsid w:val="00B27574"/>
    <w:rsid w:val="00B27D29"/>
    <w:rsid w:val="00B30CBF"/>
    <w:rsid w:val="00B31BCB"/>
    <w:rsid w:val="00B341A1"/>
    <w:rsid w:val="00B342D1"/>
    <w:rsid w:val="00B34652"/>
    <w:rsid w:val="00B34981"/>
    <w:rsid w:val="00B34C62"/>
    <w:rsid w:val="00B35151"/>
    <w:rsid w:val="00B35546"/>
    <w:rsid w:val="00B35860"/>
    <w:rsid w:val="00B35A28"/>
    <w:rsid w:val="00B36264"/>
    <w:rsid w:val="00B37BD3"/>
    <w:rsid w:val="00B40604"/>
    <w:rsid w:val="00B408BE"/>
    <w:rsid w:val="00B411E5"/>
    <w:rsid w:val="00B4137D"/>
    <w:rsid w:val="00B41BAF"/>
    <w:rsid w:val="00B41D4D"/>
    <w:rsid w:val="00B41FFB"/>
    <w:rsid w:val="00B425A6"/>
    <w:rsid w:val="00B42BA7"/>
    <w:rsid w:val="00B42CD5"/>
    <w:rsid w:val="00B42E10"/>
    <w:rsid w:val="00B430B3"/>
    <w:rsid w:val="00B43A56"/>
    <w:rsid w:val="00B448FD"/>
    <w:rsid w:val="00B45AB5"/>
    <w:rsid w:val="00B45FBD"/>
    <w:rsid w:val="00B47165"/>
    <w:rsid w:val="00B47420"/>
    <w:rsid w:val="00B474A6"/>
    <w:rsid w:val="00B475D6"/>
    <w:rsid w:val="00B47DB8"/>
    <w:rsid w:val="00B47E82"/>
    <w:rsid w:val="00B50F33"/>
    <w:rsid w:val="00B51FBE"/>
    <w:rsid w:val="00B52984"/>
    <w:rsid w:val="00B52ABC"/>
    <w:rsid w:val="00B539F9"/>
    <w:rsid w:val="00B5481F"/>
    <w:rsid w:val="00B54DEB"/>
    <w:rsid w:val="00B55F8E"/>
    <w:rsid w:val="00B56438"/>
    <w:rsid w:val="00B56F76"/>
    <w:rsid w:val="00B57484"/>
    <w:rsid w:val="00B57C64"/>
    <w:rsid w:val="00B57E3B"/>
    <w:rsid w:val="00B600A2"/>
    <w:rsid w:val="00B60213"/>
    <w:rsid w:val="00B60FA9"/>
    <w:rsid w:val="00B6250A"/>
    <w:rsid w:val="00B62BFF"/>
    <w:rsid w:val="00B63525"/>
    <w:rsid w:val="00B64081"/>
    <w:rsid w:val="00B64E34"/>
    <w:rsid w:val="00B659C5"/>
    <w:rsid w:val="00B6780A"/>
    <w:rsid w:val="00B6780D"/>
    <w:rsid w:val="00B67949"/>
    <w:rsid w:val="00B70BC5"/>
    <w:rsid w:val="00B70BF6"/>
    <w:rsid w:val="00B71AC1"/>
    <w:rsid w:val="00B72813"/>
    <w:rsid w:val="00B73D22"/>
    <w:rsid w:val="00B749EB"/>
    <w:rsid w:val="00B75BA9"/>
    <w:rsid w:val="00B76131"/>
    <w:rsid w:val="00B76740"/>
    <w:rsid w:val="00B76E6E"/>
    <w:rsid w:val="00B77C89"/>
    <w:rsid w:val="00B80372"/>
    <w:rsid w:val="00B80432"/>
    <w:rsid w:val="00B80560"/>
    <w:rsid w:val="00B81166"/>
    <w:rsid w:val="00B819F9"/>
    <w:rsid w:val="00B81F27"/>
    <w:rsid w:val="00B83074"/>
    <w:rsid w:val="00B83264"/>
    <w:rsid w:val="00B838E1"/>
    <w:rsid w:val="00B83EAF"/>
    <w:rsid w:val="00B84222"/>
    <w:rsid w:val="00B86939"/>
    <w:rsid w:val="00B902D0"/>
    <w:rsid w:val="00B9146F"/>
    <w:rsid w:val="00B9159C"/>
    <w:rsid w:val="00B9172E"/>
    <w:rsid w:val="00B921A9"/>
    <w:rsid w:val="00B9268C"/>
    <w:rsid w:val="00B92A59"/>
    <w:rsid w:val="00B93C36"/>
    <w:rsid w:val="00B93C88"/>
    <w:rsid w:val="00B95797"/>
    <w:rsid w:val="00B963D6"/>
    <w:rsid w:val="00B970DF"/>
    <w:rsid w:val="00BA0DC5"/>
    <w:rsid w:val="00BA0DCE"/>
    <w:rsid w:val="00BA1DDA"/>
    <w:rsid w:val="00BA2121"/>
    <w:rsid w:val="00BA2DAB"/>
    <w:rsid w:val="00BA3E78"/>
    <w:rsid w:val="00BA4BB2"/>
    <w:rsid w:val="00BA57AC"/>
    <w:rsid w:val="00BA6140"/>
    <w:rsid w:val="00BA62D1"/>
    <w:rsid w:val="00BA654B"/>
    <w:rsid w:val="00BA6D32"/>
    <w:rsid w:val="00BB12AA"/>
    <w:rsid w:val="00BB1577"/>
    <w:rsid w:val="00BB1AB8"/>
    <w:rsid w:val="00BB37A3"/>
    <w:rsid w:val="00BB5582"/>
    <w:rsid w:val="00BC035C"/>
    <w:rsid w:val="00BC1300"/>
    <w:rsid w:val="00BC1428"/>
    <w:rsid w:val="00BC1F30"/>
    <w:rsid w:val="00BC2C1E"/>
    <w:rsid w:val="00BC355A"/>
    <w:rsid w:val="00BC3C95"/>
    <w:rsid w:val="00BC3E3B"/>
    <w:rsid w:val="00BC422A"/>
    <w:rsid w:val="00BC5E5D"/>
    <w:rsid w:val="00BC673C"/>
    <w:rsid w:val="00BC7407"/>
    <w:rsid w:val="00BC742E"/>
    <w:rsid w:val="00BC79D0"/>
    <w:rsid w:val="00BD2E63"/>
    <w:rsid w:val="00BD304D"/>
    <w:rsid w:val="00BD3423"/>
    <w:rsid w:val="00BD38D5"/>
    <w:rsid w:val="00BD3A19"/>
    <w:rsid w:val="00BD402A"/>
    <w:rsid w:val="00BD4486"/>
    <w:rsid w:val="00BD4569"/>
    <w:rsid w:val="00BD53AF"/>
    <w:rsid w:val="00BD53B1"/>
    <w:rsid w:val="00BD5994"/>
    <w:rsid w:val="00BD7167"/>
    <w:rsid w:val="00BD7BFA"/>
    <w:rsid w:val="00BE0585"/>
    <w:rsid w:val="00BE09A6"/>
    <w:rsid w:val="00BE0E73"/>
    <w:rsid w:val="00BE1B7C"/>
    <w:rsid w:val="00BE1CFB"/>
    <w:rsid w:val="00BE2208"/>
    <w:rsid w:val="00BE22EE"/>
    <w:rsid w:val="00BE2E75"/>
    <w:rsid w:val="00BE3C95"/>
    <w:rsid w:val="00BE4D1F"/>
    <w:rsid w:val="00BE4F3B"/>
    <w:rsid w:val="00BE6E0F"/>
    <w:rsid w:val="00BE725D"/>
    <w:rsid w:val="00BE742E"/>
    <w:rsid w:val="00BF0B5E"/>
    <w:rsid w:val="00BF0E31"/>
    <w:rsid w:val="00BF1CA6"/>
    <w:rsid w:val="00BF1D51"/>
    <w:rsid w:val="00BF23C2"/>
    <w:rsid w:val="00BF287B"/>
    <w:rsid w:val="00BF5383"/>
    <w:rsid w:val="00BF60A0"/>
    <w:rsid w:val="00BF6DF5"/>
    <w:rsid w:val="00BF714C"/>
    <w:rsid w:val="00BF7A01"/>
    <w:rsid w:val="00C010E8"/>
    <w:rsid w:val="00C01183"/>
    <w:rsid w:val="00C0172B"/>
    <w:rsid w:val="00C01838"/>
    <w:rsid w:val="00C0196F"/>
    <w:rsid w:val="00C02391"/>
    <w:rsid w:val="00C03649"/>
    <w:rsid w:val="00C04637"/>
    <w:rsid w:val="00C050CC"/>
    <w:rsid w:val="00C06047"/>
    <w:rsid w:val="00C066D5"/>
    <w:rsid w:val="00C06D24"/>
    <w:rsid w:val="00C07CD4"/>
    <w:rsid w:val="00C113A7"/>
    <w:rsid w:val="00C114C0"/>
    <w:rsid w:val="00C11ECC"/>
    <w:rsid w:val="00C13203"/>
    <w:rsid w:val="00C135ED"/>
    <w:rsid w:val="00C14B63"/>
    <w:rsid w:val="00C15764"/>
    <w:rsid w:val="00C16660"/>
    <w:rsid w:val="00C16F11"/>
    <w:rsid w:val="00C200BC"/>
    <w:rsid w:val="00C20183"/>
    <w:rsid w:val="00C20A51"/>
    <w:rsid w:val="00C20B71"/>
    <w:rsid w:val="00C21598"/>
    <w:rsid w:val="00C22A12"/>
    <w:rsid w:val="00C22DB9"/>
    <w:rsid w:val="00C23724"/>
    <w:rsid w:val="00C238D6"/>
    <w:rsid w:val="00C24429"/>
    <w:rsid w:val="00C24D1E"/>
    <w:rsid w:val="00C253ED"/>
    <w:rsid w:val="00C25621"/>
    <w:rsid w:val="00C25E42"/>
    <w:rsid w:val="00C263D9"/>
    <w:rsid w:val="00C27BF8"/>
    <w:rsid w:val="00C306C9"/>
    <w:rsid w:val="00C307B4"/>
    <w:rsid w:val="00C308B7"/>
    <w:rsid w:val="00C30AF4"/>
    <w:rsid w:val="00C3212F"/>
    <w:rsid w:val="00C3267C"/>
    <w:rsid w:val="00C32D8E"/>
    <w:rsid w:val="00C33A83"/>
    <w:rsid w:val="00C33B8D"/>
    <w:rsid w:val="00C35B46"/>
    <w:rsid w:val="00C37971"/>
    <w:rsid w:val="00C37F23"/>
    <w:rsid w:val="00C4107F"/>
    <w:rsid w:val="00C412C6"/>
    <w:rsid w:val="00C42692"/>
    <w:rsid w:val="00C42760"/>
    <w:rsid w:val="00C44555"/>
    <w:rsid w:val="00C44573"/>
    <w:rsid w:val="00C44847"/>
    <w:rsid w:val="00C44904"/>
    <w:rsid w:val="00C44EB4"/>
    <w:rsid w:val="00C4547A"/>
    <w:rsid w:val="00C459C2"/>
    <w:rsid w:val="00C45CD4"/>
    <w:rsid w:val="00C4622A"/>
    <w:rsid w:val="00C4705F"/>
    <w:rsid w:val="00C473B9"/>
    <w:rsid w:val="00C4781D"/>
    <w:rsid w:val="00C5023C"/>
    <w:rsid w:val="00C50A1C"/>
    <w:rsid w:val="00C516F1"/>
    <w:rsid w:val="00C53707"/>
    <w:rsid w:val="00C56171"/>
    <w:rsid w:val="00C561B4"/>
    <w:rsid w:val="00C561F8"/>
    <w:rsid w:val="00C57425"/>
    <w:rsid w:val="00C575D7"/>
    <w:rsid w:val="00C57D8A"/>
    <w:rsid w:val="00C60134"/>
    <w:rsid w:val="00C6082C"/>
    <w:rsid w:val="00C60C55"/>
    <w:rsid w:val="00C61402"/>
    <w:rsid w:val="00C62697"/>
    <w:rsid w:val="00C62A02"/>
    <w:rsid w:val="00C62E42"/>
    <w:rsid w:val="00C63186"/>
    <w:rsid w:val="00C631F5"/>
    <w:rsid w:val="00C64582"/>
    <w:rsid w:val="00C668F0"/>
    <w:rsid w:val="00C706EF"/>
    <w:rsid w:val="00C70AC7"/>
    <w:rsid w:val="00C7190A"/>
    <w:rsid w:val="00C7405B"/>
    <w:rsid w:val="00C74136"/>
    <w:rsid w:val="00C7519C"/>
    <w:rsid w:val="00C75389"/>
    <w:rsid w:val="00C75FC2"/>
    <w:rsid w:val="00C7724C"/>
    <w:rsid w:val="00C7750C"/>
    <w:rsid w:val="00C77835"/>
    <w:rsid w:val="00C77E11"/>
    <w:rsid w:val="00C77E45"/>
    <w:rsid w:val="00C80ED4"/>
    <w:rsid w:val="00C81FDB"/>
    <w:rsid w:val="00C82793"/>
    <w:rsid w:val="00C84BB0"/>
    <w:rsid w:val="00C8533D"/>
    <w:rsid w:val="00C86573"/>
    <w:rsid w:val="00C86952"/>
    <w:rsid w:val="00C86D97"/>
    <w:rsid w:val="00C86DBE"/>
    <w:rsid w:val="00C87779"/>
    <w:rsid w:val="00C87E0A"/>
    <w:rsid w:val="00C90A1E"/>
    <w:rsid w:val="00C91898"/>
    <w:rsid w:val="00C919DE"/>
    <w:rsid w:val="00C9298B"/>
    <w:rsid w:val="00C92DEA"/>
    <w:rsid w:val="00C92E94"/>
    <w:rsid w:val="00C92EFE"/>
    <w:rsid w:val="00C9391F"/>
    <w:rsid w:val="00C93A23"/>
    <w:rsid w:val="00C945AE"/>
    <w:rsid w:val="00C94E32"/>
    <w:rsid w:val="00C95227"/>
    <w:rsid w:val="00C9562E"/>
    <w:rsid w:val="00C957C7"/>
    <w:rsid w:val="00C95995"/>
    <w:rsid w:val="00C95E63"/>
    <w:rsid w:val="00C96626"/>
    <w:rsid w:val="00CA0198"/>
    <w:rsid w:val="00CA02EB"/>
    <w:rsid w:val="00CA0D82"/>
    <w:rsid w:val="00CA1045"/>
    <w:rsid w:val="00CA2E4C"/>
    <w:rsid w:val="00CA347B"/>
    <w:rsid w:val="00CA3D81"/>
    <w:rsid w:val="00CA4402"/>
    <w:rsid w:val="00CA46B7"/>
    <w:rsid w:val="00CA52B1"/>
    <w:rsid w:val="00CA5645"/>
    <w:rsid w:val="00CA5F73"/>
    <w:rsid w:val="00CA6251"/>
    <w:rsid w:val="00CA6D9D"/>
    <w:rsid w:val="00CA7E2B"/>
    <w:rsid w:val="00CA7E39"/>
    <w:rsid w:val="00CB0E95"/>
    <w:rsid w:val="00CB116F"/>
    <w:rsid w:val="00CB4061"/>
    <w:rsid w:val="00CB4D44"/>
    <w:rsid w:val="00CB53E5"/>
    <w:rsid w:val="00CB591B"/>
    <w:rsid w:val="00CB5F4A"/>
    <w:rsid w:val="00CB6130"/>
    <w:rsid w:val="00CB623E"/>
    <w:rsid w:val="00CB79EE"/>
    <w:rsid w:val="00CB7E51"/>
    <w:rsid w:val="00CB7F18"/>
    <w:rsid w:val="00CC0644"/>
    <w:rsid w:val="00CC1144"/>
    <w:rsid w:val="00CC2BAB"/>
    <w:rsid w:val="00CC42E5"/>
    <w:rsid w:val="00CC4C83"/>
    <w:rsid w:val="00CC56FB"/>
    <w:rsid w:val="00CC581B"/>
    <w:rsid w:val="00CC69A5"/>
    <w:rsid w:val="00CC72D6"/>
    <w:rsid w:val="00CC7B82"/>
    <w:rsid w:val="00CD0434"/>
    <w:rsid w:val="00CD0AEA"/>
    <w:rsid w:val="00CD16AD"/>
    <w:rsid w:val="00CD3759"/>
    <w:rsid w:val="00CD3C19"/>
    <w:rsid w:val="00CD4119"/>
    <w:rsid w:val="00CD42AC"/>
    <w:rsid w:val="00CD563B"/>
    <w:rsid w:val="00CD5DC3"/>
    <w:rsid w:val="00CD60C9"/>
    <w:rsid w:val="00CD61DE"/>
    <w:rsid w:val="00CE05D9"/>
    <w:rsid w:val="00CE08F2"/>
    <w:rsid w:val="00CE0CE6"/>
    <w:rsid w:val="00CE1067"/>
    <w:rsid w:val="00CE1D54"/>
    <w:rsid w:val="00CE28E1"/>
    <w:rsid w:val="00CE31A4"/>
    <w:rsid w:val="00CE43F4"/>
    <w:rsid w:val="00CE52D5"/>
    <w:rsid w:val="00CE52EF"/>
    <w:rsid w:val="00CE5872"/>
    <w:rsid w:val="00CE59E8"/>
    <w:rsid w:val="00CE5E73"/>
    <w:rsid w:val="00CE69A4"/>
    <w:rsid w:val="00CE6C5B"/>
    <w:rsid w:val="00CE716A"/>
    <w:rsid w:val="00CE753E"/>
    <w:rsid w:val="00CF077A"/>
    <w:rsid w:val="00CF09C9"/>
    <w:rsid w:val="00CF09F1"/>
    <w:rsid w:val="00CF0D9C"/>
    <w:rsid w:val="00CF0E9F"/>
    <w:rsid w:val="00CF1449"/>
    <w:rsid w:val="00CF281D"/>
    <w:rsid w:val="00CF295F"/>
    <w:rsid w:val="00CF330C"/>
    <w:rsid w:val="00CF3BD1"/>
    <w:rsid w:val="00CF4052"/>
    <w:rsid w:val="00CF4B35"/>
    <w:rsid w:val="00CF54D9"/>
    <w:rsid w:val="00CF5F6B"/>
    <w:rsid w:val="00CF6D62"/>
    <w:rsid w:val="00D00120"/>
    <w:rsid w:val="00D002DC"/>
    <w:rsid w:val="00D003D4"/>
    <w:rsid w:val="00D006D8"/>
    <w:rsid w:val="00D00E93"/>
    <w:rsid w:val="00D01010"/>
    <w:rsid w:val="00D02396"/>
    <w:rsid w:val="00D024BC"/>
    <w:rsid w:val="00D03551"/>
    <w:rsid w:val="00D04468"/>
    <w:rsid w:val="00D04BB1"/>
    <w:rsid w:val="00D05272"/>
    <w:rsid w:val="00D05511"/>
    <w:rsid w:val="00D057FA"/>
    <w:rsid w:val="00D06239"/>
    <w:rsid w:val="00D0665D"/>
    <w:rsid w:val="00D06699"/>
    <w:rsid w:val="00D0719D"/>
    <w:rsid w:val="00D10975"/>
    <w:rsid w:val="00D10FFA"/>
    <w:rsid w:val="00D115CA"/>
    <w:rsid w:val="00D1312F"/>
    <w:rsid w:val="00D1352F"/>
    <w:rsid w:val="00D1415D"/>
    <w:rsid w:val="00D1511B"/>
    <w:rsid w:val="00D1543F"/>
    <w:rsid w:val="00D1557B"/>
    <w:rsid w:val="00D15DB6"/>
    <w:rsid w:val="00D16254"/>
    <w:rsid w:val="00D205AF"/>
    <w:rsid w:val="00D20C9B"/>
    <w:rsid w:val="00D211B9"/>
    <w:rsid w:val="00D2137A"/>
    <w:rsid w:val="00D214AC"/>
    <w:rsid w:val="00D22FF4"/>
    <w:rsid w:val="00D23070"/>
    <w:rsid w:val="00D246CD"/>
    <w:rsid w:val="00D24B1B"/>
    <w:rsid w:val="00D24CA4"/>
    <w:rsid w:val="00D25010"/>
    <w:rsid w:val="00D261F9"/>
    <w:rsid w:val="00D26222"/>
    <w:rsid w:val="00D2789F"/>
    <w:rsid w:val="00D27D67"/>
    <w:rsid w:val="00D31019"/>
    <w:rsid w:val="00D31FC5"/>
    <w:rsid w:val="00D33CC7"/>
    <w:rsid w:val="00D33E30"/>
    <w:rsid w:val="00D33E75"/>
    <w:rsid w:val="00D33EE7"/>
    <w:rsid w:val="00D355D5"/>
    <w:rsid w:val="00D359D3"/>
    <w:rsid w:val="00D36695"/>
    <w:rsid w:val="00D36C25"/>
    <w:rsid w:val="00D37687"/>
    <w:rsid w:val="00D37919"/>
    <w:rsid w:val="00D40CAE"/>
    <w:rsid w:val="00D41675"/>
    <w:rsid w:val="00D41B76"/>
    <w:rsid w:val="00D42548"/>
    <w:rsid w:val="00D42F05"/>
    <w:rsid w:val="00D4354B"/>
    <w:rsid w:val="00D43611"/>
    <w:rsid w:val="00D43970"/>
    <w:rsid w:val="00D43FD6"/>
    <w:rsid w:val="00D44700"/>
    <w:rsid w:val="00D450F4"/>
    <w:rsid w:val="00D46DBA"/>
    <w:rsid w:val="00D47679"/>
    <w:rsid w:val="00D501FC"/>
    <w:rsid w:val="00D505AF"/>
    <w:rsid w:val="00D50C6D"/>
    <w:rsid w:val="00D51016"/>
    <w:rsid w:val="00D52A41"/>
    <w:rsid w:val="00D52F64"/>
    <w:rsid w:val="00D53428"/>
    <w:rsid w:val="00D54898"/>
    <w:rsid w:val="00D55A05"/>
    <w:rsid w:val="00D55A72"/>
    <w:rsid w:val="00D55EBA"/>
    <w:rsid w:val="00D5622C"/>
    <w:rsid w:val="00D563F2"/>
    <w:rsid w:val="00D56D88"/>
    <w:rsid w:val="00D56DA1"/>
    <w:rsid w:val="00D5793F"/>
    <w:rsid w:val="00D57E09"/>
    <w:rsid w:val="00D61156"/>
    <w:rsid w:val="00D61624"/>
    <w:rsid w:val="00D61D3C"/>
    <w:rsid w:val="00D62229"/>
    <w:rsid w:val="00D62AE9"/>
    <w:rsid w:val="00D63A67"/>
    <w:rsid w:val="00D63DA1"/>
    <w:rsid w:val="00D661C0"/>
    <w:rsid w:val="00D673D0"/>
    <w:rsid w:val="00D710F9"/>
    <w:rsid w:val="00D715D7"/>
    <w:rsid w:val="00D7164A"/>
    <w:rsid w:val="00D72762"/>
    <w:rsid w:val="00D72A10"/>
    <w:rsid w:val="00D72D58"/>
    <w:rsid w:val="00D7349E"/>
    <w:rsid w:val="00D73E78"/>
    <w:rsid w:val="00D73E7B"/>
    <w:rsid w:val="00D73F14"/>
    <w:rsid w:val="00D7400D"/>
    <w:rsid w:val="00D74AC7"/>
    <w:rsid w:val="00D757FD"/>
    <w:rsid w:val="00D75ABA"/>
    <w:rsid w:val="00D75C4E"/>
    <w:rsid w:val="00D75F70"/>
    <w:rsid w:val="00D76C3D"/>
    <w:rsid w:val="00D7775F"/>
    <w:rsid w:val="00D7777C"/>
    <w:rsid w:val="00D80ADE"/>
    <w:rsid w:val="00D8124C"/>
    <w:rsid w:val="00D81AD9"/>
    <w:rsid w:val="00D8211E"/>
    <w:rsid w:val="00D82320"/>
    <w:rsid w:val="00D836FE"/>
    <w:rsid w:val="00D83B12"/>
    <w:rsid w:val="00D83D40"/>
    <w:rsid w:val="00D83EB8"/>
    <w:rsid w:val="00D8416F"/>
    <w:rsid w:val="00D841F9"/>
    <w:rsid w:val="00D844D9"/>
    <w:rsid w:val="00D84E90"/>
    <w:rsid w:val="00D84F7C"/>
    <w:rsid w:val="00D851CA"/>
    <w:rsid w:val="00D85470"/>
    <w:rsid w:val="00D878C2"/>
    <w:rsid w:val="00D87E8E"/>
    <w:rsid w:val="00D87F9B"/>
    <w:rsid w:val="00D90093"/>
    <w:rsid w:val="00D90A3D"/>
    <w:rsid w:val="00D90D19"/>
    <w:rsid w:val="00D91038"/>
    <w:rsid w:val="00D930CD"/>
    <w:rsid w:val="00D93132"/>
    <w:rsid w:val="00D9323D"/>
    <w:rsid w:val="00D94947"/>
    <w:rsid w:val="00D954D8"/>
    <w:rsid w:val="00D9558A"/>
    <w:rsid w:val="00D95DCC"/>
    <w:rsid w:val="00D96BB0"/>
    <w:rsid w:val="00D97654"/>
    <w:rsid w:val="00DA03A6"/>
    <w:rsid w:val="00DA2FCD"/>
    <w:rsid w:val="00DA546B"/>
    <w:rsid w:val="00DA592A"/>
    <w:rsid w:val="00DA6AC9"/>
    <w:rsid w:val="00DA742E"/>
    <w:rsid w:val="00DA79E6"/>
    <w:rsid w:val="00DA7B47"/>
    <w:rsid w:val="00DB0500"/>
    <w:rsid w:val="00DB05D6"/>
    <w:rsid w:val="00DB06D6"/>
    <w:rsid w:val="00DB07A3"/>
    <w:rsid w:val="00DB0A42"/>
    <w:rsid w:val="00DB15A6"/>
    <w:rsid w:val="00DB28FF"/>
    <w:rsid w:val="00DB2920"/>
    <w:rsid w:val="00DB2AF0"/>
    <w:rsid w:val="00DB2BA6"/>
    <w:rsid w:val="00DB35B3"/>
    <w:rsid w:val="00DB3AD8"/>
    <w:rsid w:val="00DB3F25"/>
    <w:rsid w:val="00DB4340"/>
    <w:rsid w:val="00DB4B3B"/>
    <w:rsid w:val="00DB636C"/>
    <w:rsid w:val="00DB6E0E"/>
    <w:rsid w:val="00DB72D2"/>
    <w:rsid w:val="00DC088F"/>
    <w:rsid w:val="00DC0DDC"/>
    <w:rsid w:val="00DC114F"/>
    <w:rsid w:val="00DC1457"/>
    <w:rsid w:val="00DC1677"/>
    <w:rsid w:val="00DC1A47"/>
    <w:rsid w:val="00DC1C07"/>
    <w:rsid w:val="00DC314D"/>
    <w:rsid w:val="00DC508F"/>
    <w:rsid w:val="00DC55CC"/>
    <w:rsid w:val="00DC614B"/>
    <w:rsid w:val="00DC6547"/>
    <w:rsid w:val="00DC6A81"/>
    <w:rsid w:val="00DC750C"/>
    <w:rsid w:val="00DC7E89"/>
    <w:rsid w:val="00DD06FD"/>
    <w:rsid w:val="00DD0911"/>
    <w:rsid w:val="00DD1432"/>
    <w:rsid w:val="00DD1459"/>
    <w:rsid w:val="00DD1DD7"/>
    <w:rsid w:val="00DD2122"/>
    <w:rsid w:val="00DD3090"/>
    <w:rsid w:val="00DD45E9"/>
    <w:rsid w:val="00DD4BDA"/>
    <w:rsid w:val="00DD55F4"/>
    <w:rsid w:val="00DD7284"/>
    <w:rsid w:val="00DD7F9A"/>
    <w:rsid w:val="00DE09E9"/>
    <w:rsid w:val="00DE0FCC"/>
    <w:rsid w:val="00DE115E"/>
    <w:rsid w:val="00DE14CE"/>
    <w:rsid w:val="00DE1B97"/>
    <w:rsid w:val="00DE2D9C"/>
    <w:rsid w:val="00DE351D"/>
    <w:rsid w:val="00DE3828"/>
    <w:rsid w:val="00DE397C"/>
    <w:rsid w:val="00DE3B15"/>
    <w:rsid w:val="00DE3F33"/>
    <w:rsid w:val="00DE420A"/>
    <w:rsid w:val="00DE540A"/>
    <w:rsid w:val="00DE59AE"/>
    <w:rsid w:val="00DE5B4C"/>
    <w:rsid w:val="00DE6940"/>
    <w:rsid w:val="00DF030B"/>
    <w:rsid w:val="00DF06CF"/>
    <w:rsid w:val="00DF0C47"/>
    <w:rsid w:val="00DF13DE"/>
    <w:rsid w:val="00DF1C25"/>
    <w:rsid w:val="00DF233C"/>
    <w:rsid w:val="00DF50BE"/>
    <w:rsid w:val="00DF5DB2"/>
    <w:rsid w:val="00DF65F2"/>
    <w:rsid w:val="00DF6612"/>
    <w:rsid w:val="00DF6F5C"/>
    <w:rsid w:val="00DF7814"/>
    <w:rsid w:val="00DF78CD"/>
    <w:rsid w:val="00DF79FC"/>
    <w:rsid w:val="00DF7F9C"/>
    <w:rsid w:val="00E000FC"/>
    <w:rsid w:val="00E005C7"/>
    <w:rsid w:val="00E00BC3"/>
    <w:rsid w:val="00E01562"/>
    <w:rsid w:val="00E01F75"/>
    <w:rsid w:val="00E02267"/>
    <w:rsid w:val="00E02365"/>
    <w:rsid w:val="00E02CB7"/>
    <w:rsid w:val="00E03064"/>
    <w:rsid w:val="00E03253"/>
    <w:rsid w:val="00E0697D"/>
    <w:rsid w:val="00E06B49"/>
    <w:rsid w:val="00E06BE9"/>
    <w:rsid w:val="00E06FB2"/>
    <w:rsid w:val="00E105CF"/>
    <w:rsid w:val="00E119D9"/>
    <w:rsid w:val="00E12921"/>
    <w:rsid w:val="00E137D1"/>
    <w:rsid w:val="00E13A57"/>
    <w:rsid w:val="00E13D30"/>
    <w:rsid w:val="00E13E3C"/>
    <w:rsid w:val="00E161EF"/>
    <w:rsid w:val="00E16CFA"/>
    <w:rsid w:val="00E213EA"/>
    <w:rsid w:val="00E214F0"/>
    <w:rsid w:val="00E22173"/>
    <w:rsid w:val="00E236C1"/>
    <w:rsid w:val="00E245C3"/>
    <w:rsid w:val="00E303BF"/>
    <w:rsid w:val="00E305BA"/>
    <w:rsid w:val="00E31245"/>
    <w:rsid w:val="00E31E4F"/>
    <w:rsid w:val="00E33058"/>
    <w:rsid w:val="00E33987"/>
    <w:rsid w:val="00E34284"/>
    <w:rsid w:val="00E346E8"/>
    <w:rsid w:val="00E34D44"/>
    <w:rsid w:val="00E35D56"/>
    <w:rsid w:val="00E367FD"/>
    <w:rsid w:val="00E3694A"/>
    <w:rsid w:val="00E37DF8"/>
    <w:rsid w:val="00E37EB9"/>
    <w:rsid w:val="00E40335"/>
    <w:rsid w:val="00E4169D"/>
    <w:rsid w:val="00E42922"/>
    <w:rsid w:val="00E429EB"/>
    <w:rsid w:val="00E43199"/>
    <w:rsid w:val="00E43680"/>
    <w:rsid w:val="00E43CBB"/>
    <w:rsid w:val="00E44056"/>
    <w:rsid w:val="00E46D8C"/>
    <w:rsid w:val="00E472F0"/>
    <w:rsid w:val="00E47710"/>
    <w:rsid w:val="00E47AC2"/>
    <w:rsid w:val="00E47AD2"/>
    <w:rsid w:val="00E47BB2"/>
    <w:rsid w:val="00E50C89"/>
    <w:rsid w:val="00E51A04"/>
    <w:rsid w:val="00E530E6"/>
    <w:rsid w:val="00E53624"/>
    <w:rsid w:val="00E5444A"/>
    <w:rsid w:val="00E54DCD"/>
    <w:rsid w:val="00E54F99"/>
    <w:rsid w:val="00E55185"/>
    <w:rsid w:val="00E55EAA"/>
    <w:rsid w:val="00E564CD"/>
    <w:rsid w:val="00E567A5"/>
    <w:rsid w:val="00E56B0B"/>
    <w:rsid w:val="00E56DC8"/>
    <w:rsid w:val="00E61264"/>
    <w:rsid w:val="00E62E5C"/>
    <w:rsid w:val="00E63794"/>
    <w:rsid w:val="00E637FD"/>
    <w:rsid w:val="00E6409E"/>
    <w:rsid w:val="00E64A57"/>
    <w:rsid w:val="00E64B74"/>
    <w:rsid w:val="00E6636F"/>
    <w:rsid w:val="00E668B8"/>
    <w:rsid w:val="00E669A1"/>
    <w:rsid w:val="00E66BF7"/>
    <w:rsid w:val="00E67DBC"/>
    <w:rsid w:val="00E7021A"/>
    <w:rsid w:val="00E706C2"/>
    <w:rsid w:val="00E71601"/>
    <w:rsid w:val="00E71BE8"/>
    <w:rsid w:val="00E725F1"/>
    <w:rsid w:val="00E72640"/>
    <w:rsid w:val="00E727EB"/>
    <w:rsid w:val="00E733FC"/>
    <w:rsid w:val="00E73635"/>
    <w:rsid w:val="00E744BA"/>
    <w:rsid w:val="00E74F6F"/>
    <w:rsid w:val="00E7538A"/>
    <w:rsid w:val="00E76578"/>
    <w:rsid w:val="00E769AC"/>
    <w:rsid w:val="00E800F9"/>
    <w:rsid w:val="00E807EA"/>
    <w:rsid w:val="00E80D38"/>
    <w:rsid w:val="00E810FB"/>
    <w:rsid w:val="00E81430"/>
    <w:rsid w:val="00E81724"/>
    <w:rsid w:val="00E83760"/>
    <w:rsid w:val="00E83DF1"/>
    <w:rsid w:val="00E84D20"/>
    <w:rsid w:val="00E852C0"/>
    <w:rsid w:val="00E8607B"/>
    <w:rsid w:val="00E864CB"/>
    <w:rsid w:val="00E8696E"/>
    <w:rsid w:val="00E8703C"/>
    <w:rsid w:val="00E87EAE"/>
    <w:rsid w:val="00E90640"/>
    <w:rsid w:val="00E913EB"/>
    <w:rsid w:val="00E92129"/>
    <w:rsid w:val="00E92195"/>
    <w:rsid w:val="00E9239B"/>
    <w:rsid w:val="00E92D05"/>
    <w:rsid w:val="00E939E5"/>
    <w:rsid w:val="00E93FED"/>
    <w:rsid w:val="00E94182"/>
    <w:rsid w:val="00E944B7"/>
    <w:rsid w:val="00E94505"/>
    <w:rsid w:val="00E946FE"/>
    <w:rsid w:val="00E94B48"/>
    <w:rsid w:val="00E95657"/>
    <w:rsid w:val="00E95E44"/>
    <w:rsid w:val="00E95F3E"/>
    <w:rsid w:val="00E96FDE"/>
    <w:rsid w:val="00E9706E"/>
    <w:rsid w:val="00E97BF4"/>
    <w:rsid w:val="00E97E57"/>
    <w:rsid w:val="00EA0605"/>
    <w:rsid w:val="00EA0880"/>
    <w:rsid w:val="00EA0CC9"/>
    <w:rsid w:val="00EA2156"/>
    <w:rsid w:val="00EA2A5B"/>
    <w:rsid w:val="00EA30DD"/>
    <w:rsid w:val="00EA341F"/>
    <w:rsid w:val="00EA4B66"/>
    <w:rsid w:val="00EA4FEC"/>
    <w:rsid w:val="00EA5EAF"/>
    <w:rsid w:val="00EA614A"/>
    <w:rsid w:val="00EA6797"/>
    <w:rsid w:val="00EA68EB"/>
    <w:rsid w:val="00EA7D6B"/>
    <w:rsid w:val="00EB0201"/>
    <w:rsid w:val="00EB0D30"/>
    <w:rsid w:val="00EB16E7"/>
    <w:rsid w:val="00EB1B79"/>
    <w:rsid w:val="00EB269B"/>
    <w:rsid w:val="00EB2798"/>
    <w:rsid w:val="00EB2857"/>
    <w:rsid w:val="00EB2AAE"/>
    <w:rsid w:val="00EB50B1"/>
    <w:rsid w:val="00EB51A8"/>
    <w:rsid w:val="00EB762E"/>
    <w:rsid w:val="00EC0692"/>
    <w:rsid w:val="00EC0AD5"/>
    <w:rsid w:val="00EC20F2"/>
    <w:rsid w:val="00EC2286"/>
    <w:rsid w:val="00EC254E"/>
    <w:rsid w:val="00EC29BC"/>
    <w:rsid w:val="00EC2B80"/>
    <w:rsid w:val="00EC351F"/>
    <w:rsid w:val="00EC3EBA"/>
    <w:rsid w:val="00EC3F0E"/>
    <w:rsid w:val="00EC4CB4"/>
    <w:rsid w:val="00EC4DBB"/>
    <w:rsid w:val="00EC525B"/>
    <w:rsid w:val="00EC57C2"/>
    <w:rsid w:val="00EC690C"/>
    <w:rsid w:val="00EC694F"/>
    <w:rsid w:val="00EC7CDA"/>
    <w:rsid w:val="00EC7E9C"/>
    <w:rsid w:val="00ED00BA"/>
    <w:rsid w:val="00ED08AE"/>
    <w:rsid w:val="00ED12E4"/>
    <w:rsid w:val="00ED1632"/>
    <w:rsid w:val="00ED172D"/>
    <w:rsid w:val="00ED1ECD"/>
    <w:rsid w:val="00ED2189"/>
    <w:rsid w:val="00ED2A0F"/>
    <w:rsid w:val="00ED2A4A"/>
    <w:rsid w:val="00ED3221"/>
    <w:rsid w:val="00ED36DD"/>
    <w:rsid w:val="00ED4291"/>
    <w:rsid w:val="00ED5959"/>
    <w:rsid w:val="00ED5C97"/>
    <w:rsid w:val="00ED5F1B"/>
    <w:rsid w:val="00ED63ED"/>
    <w:rsid w:val="00ED65C2"/>
    <w:rsid w:val="00ED7409"/>
    <w:rsid w:val="00ED77AC"/>
    <w:rsid w:val="00ED7C25"/>
    <w:rsid w:val="00EE1710"/>
    <w:rsid w:val="00EE2499"/>
    <w:rsid w:val="00EE2779"/>
    <w:rsid w:val="00EE289C"/>
    <w:rsid w:val="00EE39F6"/>
    <w:rsid w:val="00EE4CAF"/>
    <w:rsid w:val="00EE5812"/>
    <w:rsid w:val="00EE5BFD"/>
    <w:rsid w:val="00EE7B5C"/>
    <w:rsid w:val="00EF0184"/>
    <w:rsid w:val="00EF02D4"/>
    <w:rsid w:val="00EF1FA2"/>
    <w:rsid w:val="00EF2086"/>
    <w:rsid w:val="00EF32D4"/>
    <w:rsid w:val="00EF3A71"/>
    <w:rsid w:val="00EF43F8"/>
    <w:rsid w:val="00EF4A5F"/>
    <w:rsid w:val="00EF5044"/>
    <w:rsid w:val="00EF517B"/>
    <w:rsid w:val="00EF5A06"/>
    <w:rsid w:val="00EF69E2"/>
    <w:rsid w:val="00EF6A57"/>
    <w:rsid w:val="00EF7562"/>
    <w:rsid w:val="00EF781D"/>
    <w:rsid w:val="00EF793C"/>
    <w:rsid w:val="00F02C46"/>
    <w:rsid w:val="00F030A5"/>
    <w:rsid w:val="00F03145"/>
    <w:rsid w:val="00F03462"/>
    <w:rsid w:val="00F0376A"/>
    <w:rsid w:val="00F04B66"/>
    <w:rsid w:val="00F04EA1"/>
    <w:rsid w:val="00F057C2"/>
    <w:rsid w:val="00F06D63"/>
    <w:rsid w:val="00F0737F"/>
    <w:rsid w:val="00F10378"/>
    <w:rsid w:val="00F106E9"/>
    <w:rsid w:val="00F10946"/>
    <w:rsid w:val="00F11F92"/>
    <w:rsid w:val="00F13D83"/>
    <w:rsid w:val="00F13DFB"/>
    <w:rsid w:val="00F14A52"/>
    <w:rsid w:val="00F14BCA"/>
    <w:rsid w:val="00F1531B"/>
    <w:rsid w:val="00F1747E"/>
    <w:rsid w:val="00F17743"/>
    <w:rsid w:val="00F17E56"/>
    <w:rsid w:val="00F17F3E"/>
    <w:rsid w:val="00F21010"/>
    <w:rsid w:val="00F21537"/>
    <w:rsid w:val="00F21A91"/>
    <w:rsid w:val="00F222D5"/>
    <w:rsid w:val="00F23505"/>
    <w:rsid w:val="00F23901"/>
    <w:rsid w:val="00F23BF4"/>
    <w:rsid w:val="00F23CAC"/>
    <w:rsid w:val="00F244E4"/>
    <w:rsid w:val="00F25973"/>
    <w:rsid w:val="00F25B2F"/>
    <w:rsid w:val="00F25D99"/>
    <w:rsid w:val="00F2720A"/>
    <w:rsid w:val="00F274F1"/>
    <w:rsid w:val="00F27C24"/>
    <w:rsid w:val="00F3069D"/>
    <w:rsid w:val="00F33C3C"/>
    <w:rsid w:val="00F340FD"/>
    <w:rsid w:val="00F3683E"/>
    <w:rsid w:val="00F40438"/>
    <w:rsid w:val="00F42D89"/>
    <w:rsid w:val="00F43125"/>
    <w:rsid w:val="00F43155"/>
    <w:rsid w:val="00F43702"/>
    <w:rsid w:val="00F43786"/>
    <w:rsid w:val="00F443D3"/>
    <w:rsid w:val="00F443F3"/>
    <w:rsid w:val="00F4565F"/>
    <w:rsid w:val="00F45D0F"/>
    <w:rsid w:val="00F46BC0"/>
    <w:rsid w:val="00F4728F"/>
    <w:rsid w:val="00F47335"/>
    <w:rsid w:val="00F50610"/>
    <w:rsid w:val="00F52029"/>
    <w:rsid w:val="00F52CF0"/>
    <w:rsid w:val="00F547C6"/>
    <w:rsid w:val="00F54FEC"/>
    <w:rsid w:val="00F55717"/>
    <w:rsid w:val="00F56A0D"/>
    <w:rsid w:val="00F57319"/>
    <w:rsid w:val="00F57407"/>
    <w:rsid w:val="00F60010"/>
    <w:rsid w:val="00F606E2"/>
    <w:rsid w:val="00F608F4"/>
    <w:rsid w:val="00F60905"/>
    <w:rsid w:val="00F60A1D"/>
    <w:rsid w:val="00F60F15"/>
    <w:rsid w:val="00F61A11"/>
    <w:rsid w:val="00F61BDD"/>
    <w:rsid w:val="00F6266E"/>
    <w:rsid w:val="00F636CF"/>
    <w:rsid w:val="00F643FA"/>
    <w:rsid w:val="00F64838"/>
    <w:rsid w:val="00F64B84"/>
    <w:rsid w:val="00F66A6D"/>
    <w:rsid w:val="00F66B62"/>
    <w:rsid w:val="00F70B53"/>
    <w:rsid w:val="00F71771"/>
    <w:rsid w:val="00F71D8C"/>
    <w:rsid w:val="00F7218E"/>
    <w:rsid w:val="00F72C81"/>
    <w:rsid w:val="00F72D79"/>
    <w:rsid w:val="00F73378"/>
    <w:rsid w:val="00F7377C"/>
    <w:rsid w:val="00F74B2F"/>
    <w:rsid w:val="00F7537A"/>
    <w:rsid w:val="00F75CB8"/>
    <w:rsid w:val="00F761CC"/>
    <w:rsid w:val="00F769CD"/>
    <w:rsid w:val="00F77938"/>
    <w:rsid w:val="00F77A5D"/>
    <w:rsid w:val="00F77B80"/>
    <w:rsid w:val="00F8032D"/>
    <w:rsid w:val="00F8149F"/>
    <w:rsid w:val="00F836DE"/>
    <w:rsid w:val="00F83BD2"/>
    <w:rsid w:val="00F83FBD"/>
    <w:rsid w:val="00F8460B"/>
    <w:rsid w:val="00F84622"/>
    <w:rsid w:val="00F84F1C"/>
    <w:rsid w:val="00F86402"/>
    <w:rsid w:val="00F86AC9"/>
    <w:rsid w:val="00F873A5"/>
    <w:rsid w:val="00F873BA"/>
    <w:rsid w:val="00F87E8B"/>
    <w:rsid w:val="00F87FF0"/>
    <w:rsid w:val="00F903B4"/>
    <w:rsid w:val="00F908E1"/>
    <w:rsid w:val="00F90FA9"/>
    <w:rsid w:val="00F91C1F"/>
    <w:rsid w:val="00F91FB1"/>
    <w:rsid w:val="00F9204B"/>
    <w:rsid w:val="00F92630"/>
    <w:rsid w:val="00F927BF"/>
    <w:rsid w:val="00F927DF"/>
    <w:rsid w:val="00F931F7"/>
    <w:rsid w:val="00F938FB"/>
    <w:rsid w:val="00F93D67"/>
    <w:rsid w:val="00F952A5"/>
    <w:rsid w:val="00F96076"/>
    <w:rsid w:val="00F96430"/>
    <w:rsid w:val="00F96528"/>
    <w:rsid w:val="00F9656B"/>
    <w:rsid w:val="00F96A58"/>
    <w:rsid w:val="00F970A8"/>
    <w:rsid w:val="00F97A26"/>
    <w:rsid w:val="00F97E56"/>
    <w:rsid w:val="00FA0010"/>
    <w:rsid w:val="00FA0101"/>
    <w:rsid w:val="00FA03BD"/>
    <w:rsid w:val="00FA0E6A"/>
    <w:rsid w:val="00FA1D01"/>
    <w:rsid w:val="00FA2472"/>
    <w:rsid w:val="00FA2745"/>
    <w:rsid w:val="00FA2A87"/>
    <w:rsid w:val="00FA2C3D"/>
    <w:rsid w:val="00FA3C31"/>
    <w:rsid w:val="00FA45EF"/>
    <w:rsid w:val="00FA5127"/>
    <w:rsid w:val="00FA55ED"/>
    <w:rsid w:val="00FA5723"/>
    <w:rsid w:val="00FA5FA4"/>
    <w:rsid w:val="00FA64A2"/>
    <w:rsid w:val="00FB03AD"/>
    <w:rsid w:val="00FB09FA"/>
    <w:rsid w:val="00FB0A55"/>
    <w:rsid w:val="00FB1202"/>
    <w:rsid w:val="00FB1819"/>
    <w:rsid w:val="00FB1EF6"/>
    <w:rsid w:val="00FB4637"/>
    <w:rsid w:val="00FB6DE5"/>
    <w:rsid w:val="00FB7036"/>
    <w:rsid w:val="00FB7462"/>
    <w:rsid w:val="00FC11CC"/>
    <w:rsid w:val="00FC280A"/>
    <w:rsid w:val="00FC2E2E"/>
    <w:rsid w:val="00FC31C5"/>
    <w:rsid w:val="00FC3932"/>
    <w:rsid w:val="00FC396B"/>
    <w:rsid w:val="00FC41AD"/>
    <w:rsid w:val="00FC56BF"/>
    <w:rsid w:val="00FC60C9"/>
    <w:rsid w:val="00FC6556"/>
    <w:rsid w:val="00FC7693"/>
    <w:rsid w:val="00FC7AB7"/>
    <w:rsid w:val="00FD005D"/>
    <w:rsid w:val="00FD086D"/>
    <w:rsid w:val="00FD0B4F"/>
    <w:rsid w:val="00FD1250"/>
    <w:rsid w:val="00FD284E"/>
    <w:rsid w:val="00FD393C"/>
    <w:rsid w:val="00FD3F99"/>
    <w:rsid w:val="00FD4934"/>
    <w:rsid w:val="00FD4F1F"/>
    <w:rsid w:val="00FD5E0B"/>
    <w:rsid w:val="00FD6254"/>
    <w:rsid w:val="00FD759D"/>
    <w:rsid w:val="00FE0545"/>
    <w:rsid w:val="00FE0FAD"/>
    <w:rsid w:val="00FE109A"/>
    <w:rsid w:val="00FE1D9E"/>
    <w:rsid w:val="00FE1E5D"/>
    <w:rsid w:val="00FE222D"/>
    <w:rsid w:val="00FE2C46"/>
    <w:rsid w:val="00FE5AA5"/>
    <w:rsid w:val="00FE5ED4"/>
    <w:rsid w:val="00FE63BB"/>
    <w:rsid w:val="00FE63FA"/>
    <w:rsid w:val="00FE6BF7"/>
    <w:rsid w:val="00FE7037"/>
    <w:rsid w:val="00FE784B"/>
    <w:rsid w:val="00FF1565"/>
    <w:rsid w:val="00FF1593"/>
    <w:rsid w:val="00FF1FD5"/>
    <w:rsid w:val="00FF20E8"/>
    <w:rsid w:val="00FF30D9"/>
    <w:rsid w:val="00FF32CA"/>
    <w:rsid w:val="00FF3433"/>
    <w:rsid w:val="00FF3D10"/>
    <w:rsid w:val="00FF6139"/>
    <w:rsid w:val="00FF6198"/>
    <w:rsid w:val="00FF61A4"/>
    <w:rsid w:val="00FF62B9"/>
    <w:rsid w:val="00FF64E5"/>
    <w:rsid w:val="00FF6D77"/>
    <w:rsid w:val="00FF6F8A"/>
    <w:rsid w:val="00FF7158"/>
    <w:rsid w:val="00FF7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23AA19A"/>
  <w15:docId w15:val="{4322DD7E-5DA2-4F42-93D7-997D758ED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0665D"/>
    <w:pPr>
      <w:spacing w:line="260" w:lineRule="atLeast"/>
      <w:jc w:val="both"/>
    </w:pPr>
    <w:rPr>
      <w:rFonts w:ascii="Verdana" w:hAnsi="Verdana"/>
      <w:color w:val="000000" w:themeColor="text1"/>
      <w:sz w:val="16"/>
      <w:szCs w:val="16"/>
      <w:lang w:val="nl-BE"/>
    </w:rPr>
  </w:style>
  <w:style w:type="paragraph" w:styleId="Kop1">
    <w:name w:val="heading 1"/>
    <w:basedOn w:val="Standaard"/>
    <w:next w:val="Standaard"/>
    <w:link w:val="Kop1Char"/>
    <w:qFormat/>
    <w:rsid w:val="0042053A"/>
    <w:pPr>
      <w:keepNext/>
      <w:pageBreakBefore/>
      <w:numPr>
        <w:numId w:val="31"/>
      </w:numPr>
      <w:pBdr>
        <w:bottom w:val="single" w:sz="4" w:space="1" w:color="auto"/>
      </w:pBdr>
      <w:spacing w:after="240"/>
      <w:outlineLvl w:val="0"/>
    </w:pPr>
    <w:rPr>
      <w:b/>
      <w:bCs/>
      <w:kern w:val="32"/>
      <w:sz w:val="24"/>
      <w:szCs w:val="32"/>
    </w:rPr>
  </w:style>
  <w:style w:type="paragraph" w:styleId="Kop2">
    <w:name w:val="heading 2"/>
    <w:basedOn w:val="Standaard"/>
    <w:next w:val="Standaard"/>
    <w:link w:val="Kop2Char"/>
    <w:qFormat/>
    <w:rsid w:val="00810F77"/>
    <w:pPr>
      <w:keepNext/>
      <w:numPr>
        <w:ilvl w:val="1"/>
        <w:numId w:val="31"/>
      </w:numPr>
      <w:tabs>
        <w:tab w:val="clear" w:pos="3979"/>
        <w:tab w:val="num" w:pos="860"/>
      </w:tabs>
      <w:spacing w:before="240"/>
      <w:ind w:left="737"/>
      <w:outlineLvl w:val="1"/>
    </w:pPr>
    <w:rPr>
      <w:b/>
      <w:snapToGrid w:val="0"/>
      <w:sz w:val="18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Kop3">
    <w:name w:val="heading 3"/>
    <w:basedOn w:val="Standaard"/>
    <w:next w:val="Standaard"/>
    <w:link w:val="Kop3Char"/>
    <w:qFormat/>
    <w:rsid w:val="0042053A"/>
    <w:pPr>
      <w:keepNext/>
      <w:numPr>
        <w:ilvl w:val="2"/>
        <w:numId w:val="31"/>
      </w:numPr>
      <w:tabs>
        <w:tab w:val="left" w:pos="851"/>
      </w:tabs>
      <w:spacing w:before="240" w:line="240" w:lineRule="auto"/>
      <w:outlineLvl w:val="2"/>
    </w:pPr>
    <w:rPr>
      <w:rFonts w:cs="Arial"/>
      <w:b/>
      <w:bCs/>
    </w:rPr>
  </w:style>
  <w:style w:type="paragraph" w:styleId="Kop4">
    <w:name w:val="heading 4"/>
    <w:basedOn w:val="Standaard"/>
    <w:next w:val="Standaard"/>
    <w:link w:val="Kop4Char"/>
    <w:qFormat/>
    <w:rsid w:val="00D87F9B"/>
    <w:pPr>
      <w:keepNext/>
      <w:numPr>
        <w:ilvl w:val="3"/>
        <w:numId w:val="31"/>
      </w:numPr>
      <w:outlineLvl w:val="3"/>
    </w:pPr>
    <w:rPr>
      <w:b/>
      <w:bCs/>
      <w:szCs w:val="28"/>
    </w:rPr>
  </w:style>
  <w:style w:type="paragraph" w:styleId="Kop5">
    <w:name w:val="heading 5"/>
    <w:aliases w:val="Level 3 - i"/>
    <w:basedOn w:val="Standaard"/>
    <w:next w:val="Standaard"/>
    <w:link w:val="Kop5Char"/>
    <w:uiPriority w:val="99"/>
    <w:qFormat/>
    <w:rsid w:val="00D61624"/>
    <w:pPr>
      <w:keepNext/>
      <w:keepLines/>
      <w:overflowPunct w:val="0"/>
      <w:autoSpaceDE w:val="0"/>
      <w:autoSpaceDN w:val="0"/>
      <w:adjustRightInd w:val="0"/>
      <w:spacing w:before="200" w:line="240" w:lineRule="auto"/>
      <w:textAlignment w:val="baseline"/>
      <w:outlineLvl w:val="4"/>
    </w:pPr>
    <w:rPr>
      <w:rFonts w:ascii="Tahoma" w:hAnsi="Tahoma"/>
      <w:sz w:val="20"/>
      <w:szCs w:val="20"/>
    </w:rPr>
  </w:style>
  <w:style w:type="paragraph" w:styleId="Kop6">
    <w:name w:val="heading 6"/>
    <w:aliases w:val="Legal Level 1."/>
    <w:basedOn w:val="Standaard"/>
    <w:next w:val="Standaard"/>
    <w:link w:val="Kop6Char"/>
    <w:uiPriority w:val="99"/>
    <w:qFormat/>
    <w:rsid w:val="00D61624"/>
    <w:pPr>
      <w:keepLines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ahoma" w:hAnsi="Tahoma"/>
      <w:i/>
      <w:sz w:val="22"/>
      <w:szCs w:val="20"/>
    </w:rPr>
  </w:style>
  <w:style w:type="paragraph" w:styleId="Kop7">
    <w:name w:val="heading 7"/>
    <w:aliases w:val="Legal Level 1.1."/>
    <w:basedOn w:val="Standaard"/>
    <w:next w:val="Standaard"/>
    <w:link w:val="Kop7Char"/>
    <w:uiPriority w:val="99"/>
    <w:qFormat/>
    <w:rsid w:val="00D61624"/>
    <w:pPr>
      <w:keepLines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Arial" w:hAnsi="Arial"/>
      <w:sz w:val="20"/>
      <w:szCs w:val="20"/>
    </w:rPr>
  </w:style>
  <w:style w:type="paragraph" w:styleId="Kop8">
    <w:name w:val="heading 8"/>
    <w:aliases w:val="Legal Level 1.1.1.,Legal Level 1.1.1. Char"/>
    <w:basedOn w:val="Standaard"/>
    <w:next w:val="Standaard"/>
    <w:link w:val="Kop8Char"/>
    <w:uiPriority w:val="99"/>
    <w:qFormat/>
    <w:rsid w:val="00D61624"/>
    <w:pPr>
      <w:keepNext/>
      <w:keepLines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7"/>
    </w:pPr>
    <w:rPr>
      <w:rFonts w:ascii="Tahoma" w:hAnsi="Tahoma"/>
      <w:bCs/>
      <w:sz w:val="32"/>
      <w:szCs w:val="20"/>
    </w:rPr>
  </w:style>
  <w:style w:type="paragraph" w:styleId="Kop9">
    <w:name w:val="heading 9"/>
    <w:aliases w:val="Legal Level 1.1.1.1."/>
    <w:basedOn w:val="Standaard"/>
    <w:next w:val="Standaard"/>
    <w:link w:val="Kop9Char"/>
    <w:uiPriority w:val="99"/>
    <w:qFormat/>
    <w:rsid w:val="00D61624"/>
    <w:pPr>
      <w:keepLines/>
      <w:tabs>
        <w:tab w:val="left" w:pos="426"/>
      </w:tabs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Tahoma" w:hAnsi="Tahoma"/>
      <w:b/>
      <w:sz w:val="24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link w:val="Kop1"/>
    <w:locked/>
    <w:rsid w:val="0042053A"/>
    <w:rPr>
      <w:rFonts w:ascii="Verdana" w:hAnsi="Verdana"/>
      <w:b/>
      <w:bCs/>
      <w:color w:val="000000" w:themeColor="text1"/>
      <w:kern w:val="32"/>
      <w:sz w:val="24"/>
      <w:szCs w:val="32"/>
      <w:lang w:val="nl-BE"/>
    </w:rPr>
  </w:style>
  <w:style w:type="character" w:customStyle="1" w:styleId="Kop2Char">
    <w:name w:val="Kop 2 Char"/>
    <w:link w:val="Kop2"/>
    <w:locked/>
    <w:rsid w:val="00810F77"/>
    <w:rPr>
      <w:rFonts w:ascii="Verdana" w:hAnsi="Verdana"/>
      <w:b/>
      <w:snapToGrid w:val="0"/>
      <w:color w:val="000000" w:themeColor="text1"/>
      <w:sz w:val="18"/>
      <w:szCs w:val="16"/>
      <w:lang w:val="nl-BE"/>
      <w14:scene3d>
        <w14:camera w14:prst="orthographicFront"/>
        <w14:lightRig w14:rig="threePt" w14:dir="t">
          <w14:rot w14:lat="0" w14:lon="0" w14:rev="0"/>
        </w14:lightRig>
      </w14:scene3d>
    </w:rPr>
  </w:style>
  <w:style w:type="character" w:customStyle="1" w:styleId="Heading3Char1">
    <w:name w:val="Heading 3 Char1"/>
    <w:aliases w:val="Level 1 - 1 Char,Voorwoord Char,subparagraaf Char,Subparagraaf Char,h3 Char,Heading 3s Char,3 Char,Bold 12 Char,L3 Char,3scr Char,Episteem PvA Kop 3 Char,Heading 3 Char Char,H3 Char Char,H3 Char1,Third Level Topic Char,Org Heading 1 Char"/>
    <w:uiPriority w:val="9"/>
    <w:semiHidden/>
    <w:rsid w:val="00EC7CEC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Kop4Char">
    <w:name w:val="Kop 4 Char"/>
    <w:link w:val="Kop4"/>
    <w:rsid w:val="00D87F9B"/>
    <w:rPr>
      <w:rFonts w:ascii="Verdana" w:hAnsi="Verdana"/>
      <w:b/>
      <w:bCs/>
      <w:color w:val="000000" w:themeColor="text1"/>
      <w:sz w:val="16"/>
      <w:szCs w:val="28"/>
      <w:lang w:val="nl-BE"/>
    </w:rPr>
  </w:style>
  <w:style w:type="character" w:customStyle="1" w:styleId="Kop5Char">
    <w:name w:val="Kop 5 Char"/>
    <w:aliases w:val="Level 3 - i Char"/>
    <w:link w:val="Kop5"/>
    <w:uiPriority w:val="9"/>
    <w:semiHidden/>
    <w:rsid w:val="00EC7CEC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Kop6Char">
    <w:name w:val="Kop 6 Char"/>
    <w:aliases w:val="Legal Level 1. Char"/>
    <w:link w:val="Kop6"/>
    <w:uiPriority w:val="9"/>
    <w:semiHidden/>
    <w:rsid w:val="00EC7CEC"/>
    <w:rPr>
      <w:rFonts w:ascii="Calibri" w:eastAsia="Times New Roman" w:hAnsi="Calibri" w:cs="Times New Roman"/>
      <w:b/>
      <w:bCs/>
    </w:rPr>
  </w:style>
  <w:style w:type="character" w:customStyle="1" w:styleId="Kop7Char">
    <w:name w:val="Kop 7 Char"/>
    <w:aliases w:val="Legal Level 1.1. Char"/>
    <w:link w:val="Kop7"/>
    <w:uiPriority w:val="9"/>
    <w:semiHidden/>
    <w:rsid w:val="00EC7CEC"/>
    <w:rPr>
      <w:rFonts w:ascii="Calibri" w:eastAsia="Times New Roman" w:hAnsi="Calibri" w:cs="Times New Roman"/>
      <w:sz w:val="24"/>
      <w:szCs w:val="24"/>
    </w:rPr>
  </w:style>
  <w:style w:type="character" w:customStyle="1" w:styleId="Kop8Char">
    <w:name w:val="Kop 8 Char"/>
    <w:aliases w:val="Legal Level 1.1.1. Char1,Legal Level 1.1.1. Char Char"/>
    <w:link w:val="Kop8"/>
    <w:uiPriority w:val="9"/>
    <w:semiHidden/>
    <w:rsid w:val="00EC7CEC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Kop9Char">
    <w:name w:val="Kop 9 Char"/>
    <w:aliases w:val="Legal Level 1.1.1.1. Char"/>
    <w:link w:val="Kop9"/>
    <w:uiPriority w:val="9"/>
    <w:semiHidden/>
    <w:rsid w:val="00EC7CEC"/>
    <w:rPr>
      <w:rFonts w:ascii="Cambria" w:eastAsia="Times New Roman" w:hAnsi="Cambria" w:cs="Times New Roman"/>
    </w:rPr>
  </w:style>
  <w:style w:type="paragraph" w:styleId="Adresenvelop">
    <w:name w:val="envelope address"/>
    <w:basedOn w:val="Standaard"/>
    <w:uiPriority w:val="99"/>
    <w:semiHidden/>
    <w:rsid w:val="00D61624"/>
    <w:pPr>
      <w:framePr w:w="7921" w:h="1979" w:hRule="exact" w:hSpace="142" w:vSpace="142" w:wrap="around" w:vAnchor="page" w:hAnchor="page" w:xAlign="center" w:y="5104"/>
      <w:ind w:left="2880"/>
    </w:pPr>
    <w:rPr>
      <w:rFonts w:cs="Arial"/>
    </w:rPr>
  </w:style>
  <w:style w:type="paragraph" w:styleId="Bijschrift">
    <w:name w:val="caption"/>
    <w:basedOn w:val="Standaard"/>
    <w:next w:val="Standaard"/>
    <w:uiPriority w:val="99"/>
    <w:qFormat/>
    <w:rsid w:val="00D61624"/>
    <w:pPr>
      <w:spacing w:before="120" w:after="120"/>
    </w:pPr>
    <w:rPr>
      <w:bCs/>
      <w:i/>
      <w:szCs w:val="20"/>
    </w:rPr>
  </w:style>
  <w:style w:type="paragraph" w:customStyle="1" w:styleId="Bijlage">
    <w:name w:val="Bijlage"/>
    <w:basedOn w:val="Standaard"/>
    <w:next w:val="Standaard"/>
    <w:uiPriority w:val="99"/>
    <w:rsid w:val="00D61624"/>
    <w:pPr>
      <w:keepNext/>
      <w:pageBreakBefore/>
      <w:spacing w:after="600" w:line="240" w:lineRule="auto"/>
    </w:pPr>
    <w:rPr>
      <w:sz w:val="28"/>
    </w:rPr>
  </w:style>
  <w:style w:type="paragraph" w:styleId="Inhopg1">
    <w:name w:val="toc 1"/>
    <w:basedOn w:val="Standaard"/>
    <w:next w:val="Standaard"/>
    <w:autoRedefine/>
    <w:uiPriority w:val="39"/>
    <w:rsid w:val="008011A5"/>
    <w:pPr>
      <w:tabs>
        <w:tab w:val="left" w:pos="1134"/>
        <w:tab w:val="right" w:pos="9070"/>
      </w:tabs>
      <w:spacing w:before="300" w:after="60" w:line="240" w:lineRule="auto"/>
      <w:ind w:left="1134" w:hanging="1134"/>
    </w:pPr>
    <w:rPr>
      <w:caps/>
      <w:noProof/>
      <w:szCs w:val="28"/>
    </w:rPr>
  </w:style>
  <w:style w:type="paragraph" w:styleId="Inhopg2">
    <w:name w:val="toc 2"/>
    <w:basedOn w:val="Standaard"/>
    <w:next w:val="Standaard"/>
    <w:autoRedefine/>
    <w:uiPriority w:val="39"/>
    <w:rsid w:val="003F017E"/>
    <w:pPr>
      <w:tabs>
        <w:tab w:val="left" w:pos="1418"/>
        <w:tab w:val="right" w:leader="underscore" w:pos="9070"/>
      </w:tabs>
      <w:ind w:left="1134" w:hanging="1134"/>
    </w:pPr>
    <w:rPr>
      <w:noProof/>
    </w:rPr>
  </w:style>
  <w:style w:type="paragraph" w:styleId="Inhopg3">
    <w:name w:val="toc 3"/>
    <w:basedOn w:val="Standaard"/>
    <w:next w:val="Standaard"/>
    <w:autoRedefine/>
    <w:uiPriority w:val="39"/>
    <w:rsid w:val="006C77AC"/>
    <w:pPr>
      <w:tabs>
        <w:tab w:val="left" w:pos="1134"/>
        <w:tab w:val="right" w:leader="underscore" w:pos="9060"/>
      </w:tabs>
      <w:ind w:left="360"/>
    </w:pPr>
  </w:style>
  <w:style w:type="paragraph" w:styleId="Inhopg4">
    <w:name w:val="toc 4"/>
    <w:basedOn w:val="Standaard"/>
    <w:next w:val="Standaard"/>
    <w:autoRedefine/>
    <w:uiPriority w:val="99"/>
    <w:semiHidden/>
    <w:rsid w:val="00D61624"/>
    <w:pPr>
      <w:ind w:left="540"/>
    </w:pPr>
  </w:style>
  <w:style w:type="paragraph" w:styleId="Inhopg5">
    <w:name w:val="toc 5"/>
    <w:basedOn w:val="Standaard"/>
    <w:next w:val="Standaard"/>
    <w:autoRedefine/>
    <w:uiPriority w:val="99"/>
    <w:semiHidden/>
    <w:rsid w:val="00D61624"/>
    <w:pPr>
      <w:ind w:left="720"/>
    </w:pPr>
  </w:style>
  <w:style w:type="paragraph" w:styleId="Inhopg6">
    <w:name w:val="toc 6"/>
    <w:basedOn w:val="Standaard"/>
    <w:next w:val="Standaard"/>
    <w:autoRedefine/>
    <w:uiPriority w:val="99"/>
    <w:semiHidden/>
    <w:rsid w:val="00D61624"/>
    <w:pPr>
      <w:ind w:left="900"/>
    </w:pPr>
  </w:style>
  <w:style w:type="paragraph" w:styleId="Inhopg7">
    <w:name w:val="toc 7"/>
    <w:basedOn w:val="Standaard"/>
    <w:next w:val="Standaard"/>
    <w:autoRedefine/>
    <w:uiPriority w:val="99"/>
    <w:semiHidden/>
    <w:rsid w:val="00D61624"/>
    <w:pPr>
      <w:ind w:left="1080"/>
    </w:pPr>
  </w:style>
  <w:style w:type="paragraph" w:styleId="Inhopg8">
    <w:name w:val="toc 8"/>
    <w:basedOn w:val="Standaard"/>
    <w:next w:val="Standaard"/>
    <w:autoRedefine/>
    <w:uiPriority w:val="99"/>
    <w:semiHidden/>
    <w:rsid w:val="00D61624"/>
    <w:pPr>
      <w:ind w:left="1260"/>
    </w:pPr>
  </w:style>
  <w:style w:type="paragraph" w:styleId="Inhopg9">
    <w:name w:val="toc 9"/>
    <w:basedOn w:val="Standaard"/>
    <w:next w:val="Standaard"/>
    <w:autoRedefine/>
    <w:uiPriority w:val="99"/>
    <w:semiHidden/>
    <w:rsid w:val="00D61624"/>
    <w:pPr>
      <w:ind w:left="1440"/>
    </w:pPr>
  </w:style>
  <w:style w:type="character" w:styleId="Hyperlink">
    <w:name w:val="Hyperlink"/>
    <w:uiPriority w:val="99"/>
    <w:rsid w:val="00D61624"/>
    <w:rPr>
      <w:rFonts w:cs="Times New Roman"/>
      <w:color w:val="0000FF"/>
      <w:u w:val="single"/>
    </w:rPr>
  </w:style>
  <w:style w:type="paragraph" w:customStyle="1" w:styleId="Inhoudsopgave">
    <w:name w:val="Inhoudsopgave"/>
    <w:basedOn w:val="Standaard"/>
    <w:uiPriority w:val="99"/>
    <w:rsid w:val="00D61624"/>
    <w:pPr>
      <w:pBdr>
        <w:bottom w:val="single" w:sz="4" w:space="1" w:color="auto"/>
      </w:pBdr>
      <w:spacing w:after="600" w:line="240" w:lineRule="auto"/>
    </w:pPr>
    <w:rPr>
      <w:b/>
      <w:bCs/>
      <w:sz w:val="28"/>
    </w:rPr>
  </w:style>
  <w:style w:type="paragraph" w:styleId="Koptekst">
    <w:name w:val="header"/>
    <w:aliases w:val="tussenkop"/>
    <w:basedOn w:val="Standaard"/>
    <w:link w:val="KoptekstChar"/>
    <w:rsid w:val="00D61624"/>
    <w:pPr>
      <w:tabs>
        <w:tab w:val="center" w:pos="4320"/>
        <w:tab w:val="right" w:pos="8640"/>
      </w:tabs>
      <w:ind w:left="-57"/>
    </w:pPr>
    <w:rPr>
      <w:sz w:val="14"/>
    </w:rPr>
  </w:style>
  <w:style w:type="character" w:customStyle="1" w:styleId="KoptekstChar">
    <w:name w:val="Koptekst Char"/>
    <w:aliases w:val="tussenkop Char"/>
    <w:link w:val="Koptekst"/>
    <w:semiHidden/>
    <w:rsid w:val="00EC7CEC"/>
    <w:rPr>
      <w:rFonts w:ascii="Verdana" w:hAnsi="Verdana"/>
      <w:sz w:val="18"/>
      <w:szCs w:val="24"/>
    </w:rPr>
  </w:style>
  <w:style w:type="paragraph" w:styleId="Voettekst">
    <w:name w:val="footer"/>
    <w:basedOn w:val="Standaard"/>
    <w:link w:val="VoettekstChar"/>
    <w:uiPriority w:val="99"/>
    <w:rsid w:val="00D61624"/>
    <w:pPr>
      <w:pBdr>
        <w:top w:val="single" w:sz="4" w:space="1" w:color="auto"/>
      </w:pBdr>
      <w:tabs>
        <w:tab w:val="right" w:pos="8640"/>
      </w:tabs>
    </w:pPr>
    <w:rPr>
      <w:noProof/>
      <w:sz w:val="14"/>
    </w:rPr>
  </w:style>
  <w:style w:type="character" w:customStyle="1" w:styleId="VoettekstChar">
    <w:name w:val="Voettekst Char"/>
    <w:link w:val="Voettekst"/>
    <w:uiPriority w:val="99"/>
    <w:rsid w:val="00EC7CEC"/>
    <w:rPr>
      <w:rFonts w:ascii="Verdana" w:hAnsi="Verdana"/>
      <w:sz w:val="18"/>
      <w:szCs w:val="24"/>
    </w:rPr>
  </w:style>
  <w:style w:type="character" w:styleId="Paginanummer">
    <w:name w:val="page number"/>
    <w:uiPriority w:val="99"/>
    <w:semiHidden/>
    <w:rsid w:val="00D61624"/>
    <w:rPr>
      <w:rFonts w:cs="Times New Roman"/>
    </w:rPr>
  </w:style>
  <w:style w:type="character" w:styleId="GevolgdeHyperlink">
    <w:name w:val="FollowedHyperlink"/>
    <w:uiPriority w:val="99"/>
    <w:semiHidden/>
    <w:rsid w:val="00D61624"/>
    <w:rPr>
      <w:rFonts w:cs="Times New Roman"/>
      <w:color w:val="800080"/>
      <w:u w:val="single"/>
    </w:rPr>
  </w:style>
  <w:style w:type="paragraph" w:styleId="Ondertitel">
    <w:name w:val="Subtitle"/>
    <w:basedOn w:val="Standaard"/>
    <w:link w:val="OndertitelChar"/>
    <w:uiPriority w:val="99"/>
    <w:qFormat/>
    <w:rsid w:val="00D61624"/>
    <w:pPr>
      <w:shd w:val="solid" w:color="FFFFFF" w:fill="FFFFFF"/>
      <w:spacing w:after="60"/>
      <w:jc w:val="right"/>
      <w:outlineLvl w:val="1"/>
    </w:pPr>
    <w:rPr>
      <w:rFonts w:cs="Arial"/>
      <w:noProof/>
      <w:sz w:val="40"/>
    </w:rPr>
  </w:style>
  <w:style w:type="character" w:customStyle="1" w:styleId="OndertitelChar">
    <w:name w:val="Ondertitel Char"/>
    <w:link w:val="Ondertitel"/>
    <w:uiPriority w:val="11"/>
    <w:rsid w:val="00EC7CEC"/>
    <w:rPr>
      <w:rFonts w:ascii="Cambria" w:eastAsia="Times New Roman" w:hAnsi="Cambria" w:cs="Times New Roman"/>
      <w:sz w:val="24"/>
      <w:szCs w:val="24"/>
    </w:rPr>
  </w:style>
  <w:style w:type="paragraph" w:styleId="Titel">
    <w:name w:val="Title"/>
    <w:basedOn w:val="Standaard"/>
    <w:link w:val="TitelChar"/>
    <w:uiPriority w:val="99"/>
    <w:qFormat/>
    <w:rsid w:val="00D61624"/>
    <w:pPr>
      <w:shd w:val="solid" w:color="FFFFFF" w:fill="FFFFFF"/>
      <w:spacing w:after="60"/>
      <w:jc w:val="right"/>
      <w:outlineLvl w:val="0"/>
    </w:pPr>
    <w:rPr>
      <w:rFonts w:cs="Arial"/>
      <w:b/>
      <w:bCs/>
      <w:kern w:val="28"/>
      <w:sz w:val="40"/>
      <w:szCs w:val="32"/>
    </w:rPr>
  </w:style>
  <w:style w:type="character" w:customStyle="1" w:styleId="TitelChar">
    <w:name w:val="Titel Char"/>
    <w:link w:val="Titel"/>
    <w:uiPriority w:val="10"/>
    <w:rsid w:val="00EC7CEC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Referentie">
    <w:name w:val="Referentie"/>
    <w:basedOn w:val="Standaard"/>
    <w:uiPriority w:val="99"/>
    <w:rsid w:val="00D61624"/>
    <w:pPr>
      <w:framePr w:hSpace="142" w:wrap="notBeside" w:hAnchor="text" w:xAlign="right" w:yAlign="bottom" w:anchorLock="1"/>
      <w:spacing w:before="60" w:after="60"/>
    </w:pPr>
  </w:style>
  <w:style w:type="paragraph" w:customStyle="1" w:styleId="Referentie2">
    <w:name w:val="Referentie 2"/>
    <w:basedOn w:val="Standaard"/>
    <w:uiPriority w:val="99"/>
    <w:rsid w:val="00D61624"/>
    <w:pPr>
      <w:framePr w:hSpace="142" w:wrap="notBeside" w:hAnchor="text" w:xAlign="right" w:yAlign="bottom" w:anchorLock="1"/>
      <w:spacing w:before="60" w:after="60"/>
    </w:pPr>
  </w:style>
  <w:style w:type="paragraph" w:styleId="Plattetekstinspringen">
    <w:name w:val="Body Text Indent"/>
    <w:basedOn w:val="Standaard"/>
    <w:link w:val="PlattetekstinspringenChar"/>
    <w:uiPriority w:val="99"/>
    <w:semiHidden/>
    <w:rsid w:val="00D61624"/>
  </w:style>
  <w:style w:type="character" w:customStyle="1" w:styleId="PlattetekstinspringenChar">
    <w:name w:val="Platte tekst inspringen Char"/>
    <w:link w:val="Plattetekstinspringen"/>
    <w:uiPriority w:val="99"/>
    <w:semiHidden/>
    <w:rsid w:val="00EC7CEC"/>
    <w:rPr>
      <w:rFonts w:ascii="Verdana" w:hAnsi="Verdana"/>
      <w:sz w:val="18"/>
      <w:szCs w:val="24"/>
    </w:rPr>
  </w:style>
  <w:style w:type="paragraph" w:customStyle="1" w:styleId="Nummering">
    <w:name w:val="Nummering"/>
    <w:basedOn w:val="Standaard"/>
    <w:uiPriority w:val="99"/>
    <w:rsid w:val="00D61624"/>
    <w:pPr>
      <w:numPr>
        <w:numId w:val="3"/>
      </w:numPr>
    </w:pPr>
  </w:style>
  <w:style w:type="paragraph" w:styleId="Lijstnummering">
    <w:name w:val="List Number"/>
    <w:basedOn w:val="Standaard"/>
    <w:uiPriority w:val="99"/>
    <w:semiHidden/>
    <w:rsid w:val="00D61624"/>
    <w:pPr>
      <w:numPr>
        <w:numId w:val="1"/>
      </w:numPr>
    </w:pPr>
  </w:style>
  <w:style w:type="paragraph" w:customStyle="1" w:styleId="Opsomming">
    <w:name w:val="Opsomming"/>
    <w:basedOn w:val="Nummering"/>
    <w:uiPriority w:val="99"/>
    <w:rsid w:val="00D61624"/>
    <w:pPr>
      <w:numPr>
        <w:numId w:val="2"/>
      </w:numPr>
    </w:pPr>
  </w:style>
  <w:style w:type="paragraph" w:customStyle="1" w:styleId="Inleiding">
    <w:name w:val="Inleiding"/>
    <w:basedOn w:val="Standaard"/>
    <w:next w:val="Standaard"/>
    <w:uiPriority w:val="99"/>
    <w:rsid w:val="00D61624"/>
    <w:rPr>
      <w:b/>
      <w:bCs/>
    </w:rPr>
  </w:style>
  <w:style w:type="paragraph" w:styleId="Voetnoottekst">
    <w:name w:val="footnote text"/>
    <w:basedOn w:val="Standaard"/>
    <w:link w:val="VoetnoottekstChar"/>
    <w:uiPriority w:val="99"/>
    <w:semiHidden/>
    <w:rsid w:val="00D61624"/>
    <w:rPr>
      <w:i/>
      <w:iCs/>
      <w:szCs w:val="20"/>
    </w:rPr>
  </w:style>
  <w:style w:type="character" w:customStyle="1" w:styleId="VoetnoottekstChar">
    <w:name w:val="Voetnoottekst Char"/>
    <w:link w:val="Voetnoottekst"/>
    <w:uiPriority w:val="99"/>
    <w:semiHidden/>
    <w:rsid w:val="00EC7CEC"/>
    <w:rPr>
      <w:rFonts w:ascii="Verdana" w:hAnsi="Verdana"/>
      <w:sz w:val="20"/>
      <w:szCs w:val="20"/>
    </w:rPr>
  </w:style>
  <w:style w:type="character" w:styleId="Voetnootmarkering">
    <w:name w:val="footnote reference"/>
    <w:uiPriority w:val="99"/>
    <w:semiHidden/>
    <w:rsid w:val="00D61624"/>
    <w:rPr>
      <w:rFonts w:cs="Times New Roman"/>
      <w:vertAlign w:val="superscript"/>
    </w:rPr>
  </w:style>
  <w:style w:type="paragraph" w:styleId="Eindnoottekst">
    <w:name w:val="endnote text"/>
    <w:basedOn w:val="Standaard"/>
    <w:link w:val="EindnoottekstChar"/>
    <w:uiPriority w:val="99"/>
    <w:semiHidden/>
    <w:rsid w:val="00D61624"/>
    <w:rPr>
      <w:i/>
      <w:iCs/>
      <w:szCs w:val="20"/>
    </w:rPr>
  </w:style>
  <w:style w:type="character" w:customStyle="1" w:styleId="EindnoottekstChar">
    <w:name w:val="Eindnoottekst Char"/>
    <w:link w:val="Eindnoottekst"/>
    <w:uiPriority w:val="99"/>
    <w:semiHidden/>
    <w:rsid w:val="00EC7CEC"/>
    <w:rPr>
      <w:rFonts w:ascii="Verdana" w:hAnsi="Verdana"/>
      <w:sz w:val="20"/>
      <w:szCs w:val="20"/>
    </w:rPr>
  </w:style>
  <w:style w:type="character" w:styleId="Eindnootmarkering">
    <w:name w:val="endnote reference"/>
    <w:uiPriority w:val="99"/>
    <w:semiHidden/>
    <w:rsid w:val="00D61624"/>
    <w:rPr>
      <w:rFonts w:cs="Times New Roman"/>
      <w:vertAlign w:val="superscript"/>
    </w:rPr>
  </w:style>
  <w:style w:type="character" w:styleId="Verwijzingopmerking">
    <w:name w:val="annotation reference"/>
    <w:uiPriority w:val="99"/>
    <w:rsid w:val="00D61624"/>
    <w:rPr>
      <w:rFonts w:cs="Times New Roman"/>
      <w:sz w:val="16"/>
    </w:rPr>
  </w:style>
  <w:style w:type="paragraph" w:customStyle="1" w:styleId="Blanco">
    <w:name w:val="Blanco"/>
    <w:basedOn w:val="Nummering"/>
    <w:uiPriority w:val="99"/>
    <w:rsid w:val="00D61624"/>
    <w:rPr>
      <w:color w:val="FFFFFF"/>
    </w:rPr>
  </w:style>
  <w:style w:type="paragraph" w:styleId="Tekstopmerking">
    <w:name w:val="annotation text"/>
    <w:basedOn w:val="Standaard"/>
    <w:link w:val="TekstopmerkingChar"/>
    <w:uiPriority w:val="99"/>
    <w:rsid w:val="00D61624"/>
    <w:rPr>
      <w:sz w:val="20"/>
      <w:szCs w:val="20"/>
    </w:rPr>
  </w:style>
  <w:style w:type="character" w:customStyle="1" w:styleId="TekstopmerkingChar">
    <w:name w:val="Tekst opmerking Char"/>
    <w:link w:val="Tekstopmerking"/>
    <w:uiPriority w:val="99"/>
    <w:locked/>
    <w:rsid w:val="006638C9"/>
    <w:rPr>
      <w:rFonts w:ascii="Verdana" w:hAnsi="Verdana"/>
    </w:rPr>
  </w:style>
  <w:style w:type="paragraph" w:styleId="Tekstzonderopmaak">
    <w:name w:val="Plain Text"/>
    <w:basedOn w:val="Standaard"/>
    <w:link w:val="TekstzonderopmaakChar"/>
    <w:rsid w:val="00D61624"/>
    <w:pPr>
      <w:spacing w:line="240" w:lineRule="auto"/>
    </w:pPr>
    <w:rPr>
      <w:rFonts w:ascii="Courier New" w:hAnsi="Courier New" w:cs="Courier New"/>
      <w:i/>
      <w:iCs/>
      <w:color w:val="0000FF"/>
      <w:sz w:val="20"/>
      <w:szCs w:val="20"/>
    </w:rPr>
  </w:style>
  <w:style w:type="character" w:customStyle="1" w:styleId="TekstzonderopmaakChar">
    <w:name w:val="Tekst zonder opmaak Char"/>
    <w:link w:val="Tekstzonderopmaak"/>
    <w:uiPriority w:val="99"/>
    <w:semiHidden/>
    <w:rsid w:val="00EC7CEC"/>
    <w:rPr>
      <w:rFonts w:ascii="Courier New" w:hAnsi="Courier New" w:cs="Courier New"/>
      <w:sz w:val="20"/>
      <w:szCs w:val="20"/>
    </w:rPr>
  </w:style>
  <w:style w:type="paragraph" w:customStyle="1" w:styleId="CcList">
    <w:name w:val="Cc List"/>
    <w:basedOn w:val="Standaard"/>
    <w:uiPriority w:val="99"/>
    <w:rsid w:val="00D61624"/>
    <w:pPr>
      <w:spacing w:line="240" w:lineRule="auto"/>
    </w:pPr>
    <w:rPr>
      <w:rFonts w:ascii="Times New Roman" w:hAnsi="Times New Roman"/>
      <w:i/>
      <w:iCs/>
      <w:color w:val="0000FF"/>
      <w:sz w:val="20"/>
      <w:szCs w:val="20"/>
    </w:rPr>
  </w:style>
  <w:style w:type="paragraph" w:styleId="Plattetekst">
    <w:name w:val="Body Text"/>
    <w:basedOn w:val="Standaard"/>
    <w:link w:val="PlattetekstChar"/>
    <w:uiPriority w:val="1"/>
    <w:semiHidden/>
    <w:qFormat/>
    <w:rsid w:val="00D61624"/>
    <w:pPr>
      <w:spacing w:line="240" w:lineRule="auto"/>
    </w:pPr>
    <w:rPr>
      <w:i/>
      <w:iCs/>
      <w:color w:val="3366FF"/>
      <w:sz w:val="20"/>
      <w:szCs w:val="20"/>
    </w:rPr>
  </w:style>
  <w:style w:type="character" w:customStyle="1" w:styleId="PlattetekstChar">
    <w:name w:val="Platte tekst Char"/>
    <w:link w:val="Plattetekst"/>
    <w:uiPriority w:val="1"/>
    <w:semiHidden/>
    <w:rsid w:val="00EC7CEC"/>
    <w:rPr>
      <w:rFonts w:ascii="Verdana" w:hAnsi="Verdana"/>
      <w:sz w:val="18"/>
      <w:szCs w:val="24"/>
    </w:rPr>
  </w:style>
  <w:style w:type="paragraph" w:styleId="Plattetekstinspringen2">
    <w:name w:val="Body Text Indent 2"/>
    <w:basedOn w:val="Standaard"/>
    <w:link w:val="Plattetekstinspringen2Char"/>
    <w:uiPriority w:val="99"/>
    <w:semiHidden/>
    <w:rsid w:val="00D61624"/>
    <w:pPr>
      <w:spacing w:line="240" w:lineRule="auto"/>
      <w:ind w:left="851"/>
    </w:pPr>
    <w:rPr>
      <w:rFonts w:ascii="Times New Roman" w:hAnsi="Times New Roman"/>
      <w:i/>
      <w:iCs/>
      <w:color w:val="0000FF"/>
      <w:sz w:val="20"/>
      <w:szCs w:val="20"/>
    </w:rPr>
  </w:style>
  <w:style w:type="character" w:customStyle="1" w:styleId="Plattetekstinspringen2Char">
    <w:name w:val="Platte tekst inspringen 2 Char"/>
    <w:link w:val="Plattetekstinspringen2"/>
    <w:uiPriority w:val="99"/>
    <w:semiHidden/>
    <w:rsid w:val="00EC7CEC"/>
    <w:rPr>
      <w:rFonts w:ascii="Verdana" w:hAnsi="Verdana"/>
      <w:sz w:val="18"/>
      <w:szCs w:val="24"/>
    </w:rPr>
  </w:style>
  <w:style w:type="paragraph" w:customStyle="1" w:styleId="BlueComment">
    <w:name w:val="Blue Comment"/>
    <w:basedOn w:val="Standaard"/>
    <w:uiPriority w:val="99"/>
    <w:rsid w:val="00D61624"/>
    <w:pPr>
      <w:spacing w:line="240" w:lineRule="auto"/>
    </w:pPr>
    <w:rPr>
      <w:rFonts w:ascii="Times New Roman" w:hAnsi="Times New Roman"/>
      <w:i/>
      <w:color w:val="0000FF"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pPr>
      <w:spacing w:line="240" w:lineRule="auto"/>
    </w:pPr>
    <w:rPr>
      <w:rFonts w:ascii="Tahoma" w:hAnsi="Tahoma"/>
    </w:rPr>
  </w:style>
  <w:style w:type="character" w:customStyle="1" w:styleId="BallontekstChar">
    <w:name w:val="Ballontekst Char"/>
    <w:link w:val="Ballontekst"/>
    <w:uiPriority w:val="99"/>
    <w:semiHidden/>
    <w:locked/>
    <w:rPr>
      <w:rFonts w:ascii="Tahoma" w:hAnsi="Tahoma"/>
      <w:sz w:val="16"/>
    </w:rPr>
  </w:style>
  <w:style w:type="table" w:styleId="Tabelraster">
    <w:name w:val="Table Grid"/>
    <w:basedOn w:val="Standaardtabe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List-Accent11">
    <w:name w:val="Light List - Accent 11"/>
    <w:uiPriority w:val="99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Zwaar">
    <w:name w:val="Strong"/>
    <w:uiPriority w:val="99"/>
    <w:qFormat/>
    <w:rPr>
      <w:rFonts w:cs="Times New Roman"/>
      <w:b/>
    </w:rPr>
  </w:style>
  <w:style w:type="paragraph" w:customStyle="1" w:styleId="Kopjevet">
    <w:name w:val="Kopje (vet)"/>
    <w:basedOn w:val="Standaard"/>
    <w:next w:val="Standaard"/>
    <w:link w:val="KopjevetChar"/>
    <w:uiPriority w:val="99"/>
    <w:pPr>
      <w:keepNext/>
      <w:spacing w:before="300" w:after="120" w:line="240" w:lineRule="atLeast"/>
      <w:outlineLvl w:val="2"/>
    </w:pPr>
    <w:rPr>
      <w:b/>
      <w:sz w:val="20"/>
    </w:rPr>
  </w:style>
  <w:style w:type="character" w:customStyle="1" w:styleId="KopjevetChar">
    <w:name w:val="Kopje (vet) Char"/>
    <w:link w:val="Kopjevet"/>
    <w:uiPriority w:val="99"/>
    <w:locked/>
    <w:rPr>
      <w:rFonts w:ascii="Verdana" w:hAnsi="Verdana"/>
      <w:b/>
      <w:sz w:val="24"/>
      <w:lang w:val="nl-NL" w:eastAsia="nl-NL"/>
    </w:rPr>
  </w:style>
  <w:style w:type="paragraph" w:customStyle="1" w:styleId="Paragraaf">
    <w:name w:val="Paragraaf"/>
    <w:basedOn w:val="Standaard"/>
    <w:next w:val="Standaard"/>
    <w:uiPriority w:val="99"/>
    <w:pPr>
      <w:keepNext/>
      <w:spacing w:before="300" w:after="120" w:line="240" w:lineRule="atLeast"/>
      <w:outlineLvl w:val="1"/>
    </w:pPr>
    <w:rPr>
      <w:b/>
      <w:sz w:val="26"/>
    </w:rPr>
  </w:style>
  <w:style w:type="paragraph" w:customStyle="1" w:styleId="Hoofdstuk">
    <w:name w:val="Hoofdstuk"/>
    <w:basedOn w:val="Standaard"/>
    <w:next w:val="Standaard"/>
    <w:uiPriority w:val="99"/>
    <w:pPr>
      <w:keepNext/>
      <w:pageBreakBefore/>
      <w:spacing w:before="360" w:after="260" w:line="240" w:lineRule="atLeast"/>
      <w:outlineLvl w:val="0"/>
    </w:pPr>
    <w:rPr>
      <w:rFonts w:ascii="Trebuchet MS" w:hAnsi="Trebuchet MS"/>
      <w:b/>
      <w:sz w:val="36"/>
    </w:rPr>
  </w:style>
  <w:style w:type="character" w:styleId="Nadruk">
    <w:name w:val="Emphasis"/>
    <w:uiPriority w:val="99"/>
    <w:qFormat/>
    <w:rPr>
      <w:rFonts w:cs="Times New Roman"/>
      <w:i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rPr>
      <w:b/>
      <w:bCs/>
    </w:rPr>
  </w:style>
  <w:style w:type="character" w:customStyle="1" w:styleId="OnderwerpvanopmerkingChar">
    <w:name w:val="Onderwerp van opmerking Char"/>
    <w:link w:val="Onderwerpvanopmerking"/>
    <w:uiPriority w:val="99"/>
    <w:semiHidden/>
    <w:rsid w:val="00EC7CEC"/>
    <w:rPr>
      <w:rFonts w:ascii="Verdana" w:hAnsi="Verdana"/>
      <w:b/>
      <w:bCs/>
      <w:sz w:val="20"/>
      <w:szCs w:val="20"/>
    </w:rPr>
  </w:style>
  <w:style w:type="paragraph" w:styleId="Normaalweb">
    <w:name w:val="Normal (Web)"/>
    <w:basedOn w:val="Standaard"/>
    <w:uiPriority w:val="99"/>
    <w:semiHidden/>
    <w:rsid w:val="00A36AC8"/>
    <w:rPr>
      <w:rFonts w:ascii="Times New Roman" w:hAnsi="Times New Roman"/>
      <w:sz w:val="24"/>
    </w:rPr>
  </w:style>
  <w:style w:type="paragraph" w:styleId="Revisie">
    <w:name w:val="Revision"/>
    <w:hidden/>
    <w:uiPriority w:val="99"/>
    <w:semiHidden/>
    <w:rsid w:val="006E256A"/>
    <w:rPr>
      <w:rFonts w:ascii="Verdana" w:hAnsi="Verdana"/>
      <w:sz w:val="18"/>
      <w:szCs w:val="24"/>
    </w:rPr>
  </w:style>
  <w:style w:type="paragraph" w:styleId="Lijstopsomteken">
    <w:name w:val="List Bullet"/>
    <w:basedOn w:val="Standaard"/>
    <w:uiPriority w:val="99"/>
    <w:rsid w:val="00252A72"/>
  </w:style>
  <w:style w:type="paragraph" w:customStyle="1" w:styleId="Appendix">
    <w:name w:val="Appendix"/>
    <w:basedOn w:val="Kop1"/>
    <w:next w:val="Standaard"/>
    <w:uiPriority w:val="99"/>
    <w:rsid w:val="00873E12"/>
    <w:pPr>
      <w:keepLines/>
      <w:numPr>
        <w:numId w:val="4"/>
      </w:numPr>
      <w:pBdr>
        <w:bottom w:val="none" w:sz="0" w:space="0" w:color="auto"/>
      </w:pBdr>
      <w:tabs>
        <w:tab w:val="num" w:pos="1276"/>
      </w:tabs>
      <w:spacing w:before="130" w:after="280" w:line="280" w:lineRule="atLeast"/>
      <w:ind w:left="0"/>
      <w:outlineLvl w:val="9"/>
    </w:pPr>
    <w:rPr>
      <w:rFonts w:ascii="Times New Roman" w:hAnsi="Times New Roman"/>
      <w:bCs w:val="0"/>
      <w:kern w:val="0"/>
      <w:szCs w:val="20"/>
      <w:lang w:eastAsia="en-US"/>
    </w:rPr>
  </w:style>
  <w:style w:type="paragraph" w:customStyle="1" w:styleId="Standaardtekst">
    <w:name w:val="Standaardtekst"/>
    <w:basedOn w:val="Standaard"/>
    <w:link w:val="StandaardtekstChar"/>
    <w:rsid w:val="00873E12"/>
    <w:pPr>
      <w:spacing w:line="240" w:lineRule="auto"/>
    </w:pPr>
    <w:rPr>
      <w:rFonts w:ascii="Times New Roman" w:hAnsi="Times New Roman"/>
      <w:sz w:val="24"/>
      <w:szCs w:val="20"/>
    </w:rPr>
  </w:style>
  <w:style w:type="character" w:customStyle="1" w:styleId="StandaardtekstChar">
    <w:name w:val="Standaardtekst Char"/>
    <w:link w:val="Standaardtekst"/>
    <w:locked/>
    <w:rsid w:val="00873E12"/>
    <w:rPr>
      <w:rFonts w:eastAsia="MS Mincho"/>
      <w:sz w:val="24"/>
      <w:lang w:val="nl-NL" w:eastAsia="nl-NL"/>
    </w:rPr>
  </w:style>
  <w:style w:type="character" w:customStyle="1" w:styleId="underline1">
    <w:name w:val="underline1"/>
    <w:uiPriority w:val="99"/>
    <w:rsid w:val="00873E12"/>
    <w:rPr>
      <w:u w:val="single"/>
    </w:rPr>
  </w:style>
  <w:style w:type="paragraph" w:customStyle="1" w:styleId="standaardAD">
    <w:name w:val="standaard AD"/>
    <w:basedOn w:val="Standaard"/>
    <w:link w:val="standaardADChar"/>
    <w:autoRedefine/>
    <w:uiPriority w:val="99"/>
    <w:rsid w:val="00080E3B"/>
    <w:pPr>
      <w:widowControl w:val="0"/>
      <w:tabs>
        <w:tab w:val="left" w:pos="6527"/>
        <w:tab w:val="left" w:pos="7482"/>
      </w:tabs>
      <w:adjustRightInd w:val="0"/>
      <w:spacing w:line="240" w:lineRule="auto"/>
      <w:ind w:left="21" w:right="-108" w:hanging="21"/>
      <w:textAlignment w:val="baseline"/>
    </w:pPr>
    <w:rPr>
      <w:szCs w:val="18"/>
    </w:rPr>
  </w:style>
  <w:style w:type="character" w:customStyle="1" w:styleId="standaardADChar">
    <w:name w:val="standaard AD Char"/>
    <w:link w:val="standaardAD"/>
    <w:uiPriority w:val="99"/>
    <w:locked/>
    <w:rsid w:val="00080E3B"/>
    <w:rPr>
      <w:rFonts w:ascii="Verdana" w:hAnsi="Verdana"/>
      <w:sz w:val="18"/>
    </w:rPr>
  </w:style>
  <w:style w:type="paragraph" w:customStyle="1" w:styleId="BijlageKop1">
    <w:name w:val="Bijlage Kop 1"/>
    <w:basedOn w:val="Kop1"/>
    <w:next w:val="Standaard"/>
    <w:link w:val="BijlageKop1Char"/>
    <w:uiPriority w:val="99"/>
    <w:rsid w:val="00AF3929"/>
    <w:pPr>
      <w:pBdr>
        <w:bottom w:val="none" w:sz="0" w:space="0" w:color="auto"/>
      </w:pBdr>
      <w:tabs>
        <w:tab w:val="left" w:pos="680"/>
      </w:tabs>
      <w:spacing w:before="240" w:after="60" w:line="240" w:lineRule="exact"/>
    </w:pPr>
    <w:rPr>
      <w:rFonts w:ascii="TheMixBold-Plain" w:hAnsi="TheMixBold-Plain"/>
      <w:bCs w:val="0"/>
      <w:caps/>
      <w:szCs w:val="28"/>
    </w:rPr>
  </w:style>
  <w:style w:type="character" w:customStyle="1" w:styleId="BijlageKop1Char">
    <w:name w:val="Bijlage Kop 1 Char"/>
    <w:link w:val="BijlageKop1"/>
    <w:uiPriority w:val="99"/>
    <w:locked/>
    <w:rsid w:val="00AF3929"/>
    <w:rPr>
      <w:rFonts w:ascii="TheMixBold-Plain" w:hAnsi="TheMixBold-Plain"/>
      <w:b/>
      <w:caps/>
      <w:color w:val="000000" w:themeColor="text1"/>
      <w:kern w:val="32"/>
      <w:sz w:val="24"/>
      <w:szCs w:val="28"/>
      <w:lang w:val="nl-BE"/>
    </w:rPr>
  </w:style>
  <w:style w:type="paragraph" w:customStyle="1" w:styleId="Standaardtekstparagraafl">
    <w:name w:val="Standaard tekst paragraafl"/>
    <w:basedOn w:val="Standaard"/>
    <w:link w:val="StandaardtekstparagraaflChar"/>
    <w:autoRedefine/>
    <w:uiPriority w:val="99"/>
    <w:rsid w:val="00C706EF"/>
    <w:pPr>
      <w:widowControl w:val="0"/>
      <w:adjustRightInd w:val="0"/>
      <w:spacing w:line="240" w:lineRule="auto"/>
      <w:textAlignment w:val="baseline"/>
    </w:pPr>
    <w:rPr>
      <w:szCs w:val="18"/>
    </w:rPr>
  </w:style>
  <w:style w:type="character" w:customStyle="1" w:styleId="StandaardtekstparagraaflChar">
    <w:name w:val="Standaard tekst paragraafl Char"/>
    <w:link w:val="Standaardtekstparagraafl"/>
    <w:uiPriority w:val="99"/>
    <w:locked/>
    <w:rsid w:val="00C706EF"/>
    <w:rPr>
      <w:rFonts w:ascii="Verdana" w:hAnsi="Verdana"/>
      <w:sz w:val="18"/>
      <w:lang w:val="nl-NL" w:eastAsia="nl-NL"/>
    </w:rPr>
  </w:style>
  <w:style w:type="paragraph" w:customStyle="1" w:styleId="bijlageformulier">
    <w:name w:val="bijlage formulier"/>
    <w:basedOn w:val="Standaard"/>
    <w:autoRedefine/>
    <w:rsid w:val="009255F9"/>
    <w:pPr>
      <w:widowControl w:val="0"/>
      <w:adjustRightInd w:val="0"/>
      <w:spacing w:line="240" w:lineRule="auto"/>
      <w:textAlignment w:val="baseline"/>
    </w:pPr>
    <w:rPr>
      <w:b/>
      <w:sz w:val="20"/>
      <w:szCs w:val="20"/>
    </w:rPr>
  </w:style>
  <w:style w:type="paragraph" w:customStyle="1" w:styleId="Algvoorw">
    <w:name w:val="Algvoorw"/>
    <w:basedOn w:val="Kop1"/>
    <w:uiPriority w:val="99"/>
    <w:rsid w:val="00D1557B"/>
    <w:pPr>
      <w:pageBreakBefore w:val="0"/>
      <w:numPr>
        <w:numId w:val="0"/>
      </w:numPr>
      <w:pBdr>
        <w:bottom w:val="none" w:sz="0" w:space="0" w:color="auto"/>
      </w:pBdr>
      <w:tabs>
        <w:tab w:val="left" w:pos="1800"/>
      </w:tabs>
      <w:spacing w:before="240" w:after="60"/>
      <w:outlineLvl w:val="9"/>
    </w:pPr>
    <w:rPr>
      <w:kern w:val="28"/>
      <w:sz w:val="20"/>
      <w:szCs w:val="20"/>
    </w:rPr>
  </w:style>
  <w:style w:type="character" w:customStyle="1" w:styleId="OpmaakprofielUnivers10pt">
    <w:name w:val="Opmaakprofiel Univers 10 pt"/>
    <w:rsid w:val="00AC44D3"/>
    <w:rPr>
      <w:rFonts w:ascii="Univers" w:hAnsi="Univers"/>
      <w:sz w:val="20"/>
    </w:rPr>
  </w:style>
  <w:style w:type="paragraph" w:customStyle="1" w:styleId="OpmaakprofielKop3Eersteregel127cm">
    <w:name w:val="Opmaakprofiel Kop 3 + Eerste regel:  1.27 cm"/>
    <w:basedOn w:val="Kop3"/>
    <w:autoRedefine/>
    <w:uiPriority w:val="99"/>
    <w:rsid w:val="00BD38D5"/>
    <w:pPr>
      <w:numPr>
        <w:numId w:val="5"/>
      </w:numPr>
      <w:tabs>
        <w:tab w:val="clear" w:pos="851"/>
        <w:tab w:val="num" w:pos="2160"/>
      </w:tabs>
    </w:pPr>
    <w:rPr>
      <w:rFonts w:ascii="Arial" w:hAnsi="Arial" w:cs="Times New Roman"/>
      <w:iCs/>
      <w:sz w:val="24"/>
      <w:szCs w:val="20"/>
    </w:rPr>
  </w:style>
  <w:style w:type="paragraph" w:styleId="Lijstopsomteken2">
    <w:name w:val="List Bullet 2"/>
    <w:basedOn w:val="Standaard"/>
    <w:uiPriority w:val="99"/>
    <w:rsid w:val="001B12D0"/>
    <w:pPr>
      <w:numPr>
        <w:numId w:val="6"/>
      </w:numPr>
    </w:pPr>
  </w:style>
  <w:style w:type="paragraph" w:styleId="Plattetekst2">
    <w:name w:val="Body Text 2"/>
    <w:basedOn w:val="Standaard"/>
    <w:link w:val="Plattetekst2Char"/>
    <w:uiPriority w:val="99"/>
    <w:rsid w:val="00A04ABC"/>
    <w:pPr>
      <w:spacing w:after="120" w:line="480" w:lineRule="auto"/>
    </w:pPr>
    <w:rPr>
      <w:rFonts w:cs="Verdana"/>
      <w:sz w:val="17"/>
      <w:szCs w:val="17"/>
    </w:rPr>
  </w:style>
  <w:style w:type="character" w:customStyle="1" w:styleId="Plattetekst2Char">
    <w:name w:val="Platte tekst 2 Char"/>
    <w:link w:val="Plattetekst2"/>
    <w:uiPriority w:val="99"/>
    <w:semiHidden/>
    <w:rsid w:val="00EC7CEC"/>
    <w:rPr>
      <w:rFonts w:ascii="Verdana" w:hAnsi="Verdana"/>
      <w:sz w:val="18"/>
      <w:szCs w:val="24"/>
    </w:rPr>
  </w:style>
  <w:style w:type="paragraph" w:styleId="Index1">
    <w:name w:val="index 1"/>
    <w:basedOn w:val="Standaard"/>
    <w:next w:val="Standaard"/>
    <w:autoRedefine/>
    <w:uiPriority w:val="99"/>
    <w:semiHidden/>
    <w:rsid w:val="00A04ABC"/>
    <w:pPr>
      <w:spacing w:line="240" w:lineRule="auto"/>
      <w:ind w:left="200" w:hanging="200"/>
    </w:pPr>
    <w:rPr>
      <w:rFonts w:ascii="Times New Roman" w:hAnsi="Times New Roman"/>
      <w:sz w:val="20"/>
      <w:szCs w:val="20"/>
    </w:rPr>
  </w:style>
  <w:style w:type="character" w:customStyle="1" w:styleId="CharChar1">
    <w:name w:val="Char Char1"/>
    <w:uiPriority w:val="99"/>
    <w:rsid w:val="005B06EF"/>
    <w:rPr>
      <w:rFonts w:ascii="Arial" w:hAnsi="Arial"/>
      <w:b/>
      <w:color w:val="000000"/>
      <w:lang w:val="nl-NL" w:eastAsia="nl-NL"/>
    </w:rPr>
  </w:style>
  <w:style w:type="paragraph" w:customStyle="1" w:styleId="bronvermelding">
    <w:name w:val="bronvermelding"/>
    <w:basedOn w:val="Standaard"/>
    <w:rsid w:val="005B06EF"/>
    <w:pPr>
      <w:widowControl w:val="0"/>
      <w:tabs>
        <w:tab w:val="right" w:pos="9360"/>
      </w:tabs>
      <w:suppressAutoHyphens/>
      <w:spacing w:line="240" w:lineRule="auto"/>
    </w:pPr>
    <w:rPr>
      <w:rFonts w:ascii="CG Times" w:hAnsi="CG Times"/>
      <w:sz w:val="20"/>
      <w:szCs w:val="20"/>
      <w:lang w:val="en-US"/>
    </w:rPr>
  </w:style>
  <w:style w:type="paragraph" w:customStyle="1" w:styleId="Bloktekst1">
    <w:name w:val="Bloktekst1"/>
    <w:basedOn w:val="Standaard"/>
    <w:uiPriority w:val="99"/>
    <w:rsid w:val="00B9159C"/>
    <w:pPr>
      <w:tabs>
        <w:tab w:val="left" w:pos="-1440"/>
        <w:tab w:val="left" w:pos="-720"/>
        <w:tab w:val="left" w:pos="0"/>
        <w:tab w:val="left" w:pos="720"/>
        <w:tab w:val="left" w:pos="1440"/>
        <w:tab w:val="left" w:pos="1782"/>
        <w:tab w:val="left" w:pos="2160"/>
      </w:tabs>
      <w:overflowPunct w:val="0"/>
      <w:autoSpaceDE w:val="0"/>
      <w:autoSpaceDN w:val="0"/>
      <w:adjustRightInd w:val="0"/>
      <w:spacing w:line="240" w:lineRule="auto"/>
      <w:ind w:left="2160" w:right="-142" w:hanging="2160"/>
      <w:textAlignment w:val="baseline"/>
    </w:pPr>
    <w:rPr>
      <w:rFonts w:ascii="Arial" w:hAnsi="Arial"/>
      <w:sz w:val="20"/>
      <w:szCs w:val="20"/>
    </w:rPr>
  </w:style>
  <w:style w:type="paragraph" w:customStyle="1" w:styleId="Default">
    <w:name w:val="Default"/>
    <w:rsid w:val="00176E46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Formattitelvoorblad">
    <w:name w:val="Format_titel_voorblad"/>
    <w:basedOn w:val="Default"/>
    <w:next w:val="Default"/>
    <w:uiPriority w:val="99"/>
    <w:rsid w:val="00176E46"/>
    <w:rPr>
      <w:rFonts w:cs="Times New Roman"/>
      <w:color w:val="auto"/>
    </w:rPr>
  </w:style>
  <w:style w:type="paragraph" w:styleId="Geenafstand">
    <w:name w:val="No Spacing"/>
    <w:uiPriority w:val="99"/>
    <w:qFormat/>
    <w:rsid w:val="00A14BEC"/>
    <w:rPr>
      <w:rFonts w:ascii="Calibri" w:hAnsi="Calibri"/>
      <w:sz w:val="22"/>
      <w:szCs w:val="22"/>
      <w:lang w:eastAsia="en-US"/>
    </w:rPr>
  </w:style>
  <w:style w:type="table" w:customStyle="1" w:styleId="TableGrid1">
    <w:name w:val="TableGrid1"/>
    <w:uiPriority w:val="99"/>
    <w:rsid w:val="005E36A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uiPriority w:val="99"/>
    <w:rsid w:val="00A06B5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jstalinea">
    <w:name w:val="List Paragraph"/>
    <w:aliases w:val="-_BOMW"/>
    <w:basedOn w:val="Standaard"/>
    <w:link w:val="LijstalineaChar"/>
    <w:uiPriority w:val="34"/>
    <w:qFormat/>
    <w:rsid w:val="00EA30DD"/>
    <w:pPr>
      <w:numPr>
        <w:numId w:val="13"/>
      </w:numPr>
    </w:pPr>
  </w:style>
  <w:style w:type="character" w:customStyle="1" w:styleId="Kop3Char">
    <w:name w:val="Kop 3 Char"/>
    <w:link w:val="Kop3"/>
    <w:locked/>
    <w:rsid w:val="0042053A"/>
    <w:rPr>
      <w:rFonts w:ascii="Verdana" w:hAnsi="Verdana" w:cs="Arial"/>
      <w:b/>
      <w:bCs/>
      <w:color w:val="000000" w:themeColor="text1"/>
      <w:sz w:val="16"/>
      <w:szCs w:val="16"/>
      <w:lang w:val="nl-BE"/>
    </w:rPr>
  </w:style>
  <w:style w:type="table" w:customStyle="1" w:styleId="GridTable4-Accent11">
    <w:name w:val="Grid Table 4 - Accent 11"/>
    <w:basedOn w:val="Standaardtabel"/>
    <w:uiPriority w:val="49"/>
    <w:rsid w:val="002C22F4"/>
    <w:rPr>
      <w:rFonts w:eastAsia="Times New Roman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CharChar10">
    <w:name w:val="Char Char1"/>
    <w:basedOn w:val="Standaardalinea-lettertype"/>
    <w:rsid w:val="00B80560"/>
    <w:rPr>
      <w:rFonts w:ascii="Arial" w:hAnsi="Arial" w:cs="Arial"/>
      <w:b/>
      <w:bCs/>
      <w:color w:val="000000"/>
      <w:lang w:val="nl-NL" w:eastAsia="nl-NL" w:bidi="ar-SA"/>
    </w:rPr>
  </w:style>
  <w:style w:type="character" w:customStyle="1" w:styleId="LijstalineaChar">
    <w:name w:val="Lijstalinea Char"/>
    <w:aliases w:val="-_BOMW Char"/>
    <w:basedOn w:val="Standaardalinea-lettertype"/>
    <w:link w:val="Lijstalinea"/>
    <w:uiPriority w:val="34"/>
    <w:locked/>
    <w:rsid w:val="00EA30DD"/>
    <w:rPr>
      <w:rFonts w:ascii="Verdana" w:hAnsi="Verdana"/>
      <w:color w:val="000000" w:themeColor="text1"/>
      <w:sz w:val="16"/>
      <w:szCs w:val="16"/>
      <w:lang w:val="nl-BE"/>
    </w:rPr>
  </w:style>
  <w:style w:type="character" w:styleId="Titelvanboek">
    <w:name w:val="Book Title"/>
    <w:basedOn w:val="Standaardalinea-lettertype"/>
    <w:uiPriority w:val="33"/>
    <w:qFormat/>
    <w:rsid w:val="00FE1E5D"/>
    <w:rPr>
      <w:iCs/>
      <w:spacing w:val="0"/>
    </w:rPr>
  </w:style>
  <w:style w:type="character" w:styleId="Intensieveverwijzing">
    <w:name w:val="Intense Reference"/>
    <w:aliases w:val="Kop tabel"/>
    <w:basedOn w:val="Standaardalinea-lettertype"/>
    <w:uiPriority w:val="32"/>
    <w:qFormat/>
    <w:rsid w:val="001F61F4"/>
    <w:rPr>
      <w:rFonts w:eastAsiaTheme="minorHAnsi" w:cstheme="minorBidi"/>
      <w:b/>
      <w:color w:val="FFFFFF" w:themeColor="background1"/>
      <w:lang w:eastAsia="en-US"/>
    </w:rPr>
  </w:style>
  <w:style w:type="paragraph" w:customStyle="1" w:styleId="Documenttitel">
    <w:name w:val="Documenttitel"/>
    <w:basedOn w:val="Standaard"/>
    <w:link w:val="DocumenttitelChar"/>
    <w:qFormat/>
    <w:rsid w:val="00FE1E5D"/>
    <w:rPr>
      <w:b/>
      <w:sz w:val="28"/>
      <w:szCs w:val="24"/>
    </w:rPr>
  </w:style>
  <w:style w:type="paragraph" w:customStyle="1" w:styleId="Voorwoord">
    <w:name w:val="Voorwoord"/>
    <w:basedOn w:val="Standaard"/>
    <w:link w:val="VoorwoordChar1"/>
    <w:qFormat/>
    <w:rsid w:val="00FE1E5D"/>
    <w:pPr>
      <w:pBdr>
        <w:bottom w:val="single" w:sz="4" w:space="1" w:color="auto"/>
      </w:pBdr>
      <w:spacing w:after="240"/>
    </w:pPr>
    <w:rPr>
      <w:b/>
      <w:sz w:val="24"/>
    </w:rPr>
  </w:style>
  <w:style w:type="character" w:customStyle="1" w:styleId="DocumenttitelChar">
    <w:name w:val="Documenttitel Char"/>
    <w:basedOn w:val="Standaardalinea-lettertype"/>
    <w:link w:val="Documenttitel"/>
    <w:rsid w:val="00FE1E5D"/>
    <w:rPr>
      <w:rFonts w:ascii="Verdana" w:hAnsi="Verdana"/>
      <w:b/>
      <w:color w:val="000000" w:themeColor="text1"/>
      <w:sz w:val="28"/>
      <w:szCs w:val="24"/>
      <w:lang w:val="nl-BE"/>
    </w:rPr>
  </w:style>
  <w:style w:type="character" w:styleId="Subtieleverwijzing">
    <w:name w:val="Subtle Reference"/>
    <w:basedOn w:val="Standaardalinea-lettertype"/>
    <w:uiPriority w:val="31"/>
    <w:qFormat/>
    <w:rsid w:val="00B83EAF"/>
    <w:rPr>
      <w:smallCaps/>
      <w:color w:val="5A5A5A" w:themeColor="text1" w:themeTint="A5"/>
    </w:rPr>
  </w:style>
  <w:style w:type="character" w:customStyle="1" w:styleId="VoorwoordChar1">
    <w:name w:val="Voorwoord Char1"/>
    <w:basedOn w:val="Standaardalinea-lettertype"/>
    <w:link w:val="Voorwoord"/>
    <w:rsid w:val="00FE1E5D"/>
    <w:rPr>
      <w:rFonts w:ascii="Verdana" w:hAnsi="Verdana"/>
      <w:b/>
      <w:color w:val="000000" w:themeColor="text1"/>
      <w:sz w:val="24"/>
      <w:szCs w:val="16"/>
      <w:lang w:val="nl-BE"/>
    </w:rPr>
  </w:style>
  <w:style w:type="paragraph" w:customStyle="1" w:styleId="msonormal0">
    <w:name w:val="msonormal"/>
    <w:basedOn w:val="Standaard"/>
    <w:rsid w:val="00BB1577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color w:val="auto"/>
      <w:sz w:val="24"/>
      <w:szCs w:val="24"/>
      <w:lang w:val="nl-NL"/>
    </w:rPr>
  </w:style>
  <w:style w:type="paragraph" w:customStyle="1" w:styleId="TableParagraph">
    <w:name w:val="Table Paragraph"/>
    <w:basedOn w:val="Standaard"/>
    <w:uiPriority w:val="1"/>
    <w:qFormat/>
    <w:rsid w:val="00BB1577"/>
    <w:pPr>
      <w:widowControl w:val="0"/>
      <w:autoSpaceDE w:val="0"/>
      <w:autoSpaceDN w:val="0"/>
      <w:spacing w:line="240" w:lineRule="auto"/>
      <w:jc w:val="left"/>
    </w:pPr>
    <w:rPr>
      <w:rFonts w:ascii="Arial" w:eastAsia="Arial" w:hAnsi="Arial" w:cs="Arial"/>
      <w:color w:val="auto"/>
      <w:sz w:val="22"/>
      <w:szCs w:val="22"/>
      <w:lang w:val="nl-NL" w:bidi="nl-NL"/>
    </w:rPr>
  </w:style>
  <w:style w:type="table" w:customStyle="1" w:styleId="TableNormal1">
    <w:name w:val="Table Normal1"/>
    <w:uiPriority w:val="2"/>
    <w:semiHidden/>
    <w:qFormat/>
    <w:rsid w:val="00BB1577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"/>
    <w:uiPriority w:val="2"/>
    <w:semiHidden/>
    <w:unhideWhenUsed/>
    <w:qFormat/>
    <w:rsid w:val="000E7B4F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DE3B15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DE3B15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leid">
    <w:name w:val="Inleid"/>
    <w:basedOn w:val="Voorwoord"/>
    <w:link w:val="InleidChar"/>
    <w:qFormat/>
    <w:rsid w:val="00342FE3"/>
  </w:style>
  <w:style w:type="paragraph" w:customStyle="1" w:styleId="Begrippenlijstkop">
    <w:name w:val="Begrippenlijst kop"/>
    <w:basedOn w:val="Kop4"/>
    <w:link w:val="BegrippenlijstkopChar"/>
    <w:qFormat/>
    <w:rsid w:val="00D95DCC"/>
  </w:style>
  <w:style w:type="character" w:customStyle="1" w:styleId="InleidChar">
    <w:name w:val="Inleid Char"/>
    <w:basedOn w:val="VoorwoordChar1"/>
    <w:link w:val="Inleid"/>
    <w:rsid w:val="00342FE3"/>
    <w:rPr>
      <w:rFonts w:ascii="Verdana" w:hAnsi="Verdana"/>
      <w:b/>
      <w:color w:val="000000" w:themeColor="text1"/>
      <w:sz w:val="24"/>
      <w:szCs w:val="16"/>
      <w:lang w:val="nl-BE"/>
    </w:rPr>
  </w:style>
  <w:style w:type="paragraph" w:customStyle="1" w:styleId="Inhoudsop">
    <w:name w:val="Inhoudsop"/>
    <w:basedOn w:val="Voorwoord"/>
    <w:link w:val="InhoudsopChar"/>
    <w:qFormat/>
    <w:rsid w:val="00342FE3"/>
  </w:style>
  <w:style w:type="character" w:customStyle="1" w:styleId="BegrippenlijstkopChar">
    <w:name w:val="Begrippenlijst kop Char"/>
    <w:basedOn w:val="VoorwoordChar1"/>
    <w:link w:val="Begrippenlijstkop"/>
    <w:rsid w:val="00D95DCC"/>
    <w:rPr>
      <w:rFonts w:ascii="Verdana" w:hAnsi="Verdana"/>
      <w:b/>
      <w:bCs/>
      <w:color w:val="000000" w:themeColor="text1"/>
      <w:sz w:val="16"/>
      <w:szCs w:val="28"/>
      <w:lang w:val="nl-BE"/>
    </w:rPr>
  </w:style>
  <w:style w:type="character" w:customStyle="1" w:styleId="InhoudsopChar">
    <w:name w:val="Inhoudsop Char"/>
    <w:basedOn w:val="VoorwoordChar1"/>
    <w:link w:val="Inhoudsop"/>
    <w:rsid w:val="00342FE3"/>
    <w:rPr>
      <w:rFonts w:ascii="Verdana" w:hAnsi="Verdana"/>
      <w:b/>
      <w:color w:val="000000" w:themeColor="text1"/>
      <w:sz w:val="24"/>
      <w:szCs w:val="16"/>
      <w:lang w:val="nl-BE"/>
    </w:rPr>
  </w:style>
  <w:style w:type="table" w:styleId="Rastertabel4-Accent1">
    <w:name w:val="Grid Table 4 Accent 1"/>
    <w:basedOn w:val="Standaardtabel"/>
    <w:uiPriority w:val="49"/>
    <w:rsid w:val="005E18EE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TableNormal4">
    <w:name w:val="Table Normal4"/>
    <w:uiPriority w:val="2"/>
    <w:semiHidden/>
    <w:unhideWhenUsed/>
    <w:qFormat/>
    <w:rsid w:val="003D7E0F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Kop5Bijlage">
    <w:name w:val="Kop 5 Bijlage"/>
    <w:basedOn w:val="Kop4"/>
    <w:link w:val="Kop5BijlageChar"/>
    <w:qFormat/>
    <w:rsid w:val="002715D8"/>
    <w:rPr>
      <w:sz w:val="24"/>
      <w:szCs w:val="24"/>
    </w:rPr>
  </w:style>
  <w:style w:type="paragraph" w:customStyle="1" w:styleId="Kop6Bijlage">
    <w:name w:val="Kop 6 Bijlage"/>
    <w:basedOn w:val="Lijstalinea"/>
    <w:link w:val="Kop6BijlageChar"/>
    <w:qFormat/>
    <w:rsid w:val="009C19ED"/>
    <w:pPr>
      <w:numPr>
        <w:numId w:val="56"/>
      </w:numPr>
      <w:spacing w:before="240" w:after="120"/>
      <w:ind w:left="714" w:hanging="714"/>
    </w:pPr>
    <w:rPr>
      <w:b/>
      <w:sz w:val="20"/>
      <w:szCs w:val="20"/>
    </w:rPr>
  </w:style>
  <w:style w:type="character" w:customStyle="1" w:styleId="Kop5BijlageChar">
    <w:name w:val="Kop 5 Bijlage Char"/>
    <w:basedOn w:val="Kop4Char"/>
    <w:link w:val="Kop5Bijlage"/>
    <w:rsid w:val="002715D8"/>
    <w:rPr>
      <w:rFonts w:ascii="Verdana" w:hAnsi="Verdana"/>
      <w:b/>
      <w:bCs/>
      <w:color w:val="000000" w:themeColor="text1"/>
      <w:sz w:val="24"/>
      <w:szCs w:val="24"/>
      <w:lang w:val="nl-BE"/>
    </w:rPr>
  </w:style>
  <w:style w:type="character" w:customStyle="1" w:styleId="Kop6BijlageChar">
    <w:name w:val="Kop 6 Bijlage Char"/>
    <w:basedOn w:val="LijstalineaChar"/>
    <w:link w:val="Kop6Bijlage"/>
    <w:rsid w:val="009C19ED"/>
    <w:rPr>
      <w:rFonts w:ascii="Verdana" w:hAnsi="Verdana"/>
      <w:b/>
      <w:color w:val="000000" w:themeColor="text1"/>
      <w:sz w:val="16"/>
      <w:szCs w:val="16"/>
      <w:lang w:val="nl-BE"/>
    </w:rPr>
  </w:style>
  <w:style w:type="table" w:styleId="Tabelrasterlicht">
    <w:name w:val="Grid Table Light"/>
    <w:basedOn w:val="Standaardtabel"/>
    <w:uiPriority w:val="40"/>
    <w:rsid w:val="001842B1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Onopgelostemelding">
    <w:name w:val="Unresolved Mention"/>
    <w:basedOn w:val="Standaardalinea-lettertype"/>
    <w:uiPriority w:val="99"/>
    <w:semiHidden/>
    <w:unhideWhenUsed/>
    <w:rsid w:val="00D57E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3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51">
          <w:marLeft w:val="-77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6394">
              <w:marLeft w:val="450"/>
              <w:marRight w:val="45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7986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986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7986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6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986368">
                  <w:marLeft w:val="42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98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986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986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40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986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98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986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98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986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986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7986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6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98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986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986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7986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86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7986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79863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986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986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7986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98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98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7986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986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6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986337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986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986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986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986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6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986334">
                  <w:marLeft w:val="42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986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986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986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986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1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exis.QNEXTION\Documents\Drechtsteden\_templates\A08%20Projecteindrap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4EEBB8-20F9-434E-BC10-6C6488A82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A08 Projecteindrapport</Template>
  <TotalTime>1</TotalTime>
  <Pages>1</Pages>
  <Words>163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</vt:lpstr>
    </vt:vector>
  </TitlesOfParts>
  <Company>Servicegemeente Dordrecht</Company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Sander Clement</dc:creator>
  <cp:keywords/>
  <dc:description/>
  <cp:lastModifiedBy>Clement, SR (Sander)</cp:lastModifiedBy>
  <cp:revision>5</cp:revision>
  <cp:lastPrinted>2022-04-21T12:51:00Z</cp:lastPrinted>
  <dcterms:created xsi:type="dcterms:W3CDTF">2022-04-21T13:01:00Z</dcterms:created>
  <dcterms:modified xsi:type="dcterms:W3CDTF">2022-04-21T13:06:00Z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nummer">
    <vt:lpwstr>Vul documentnummer in</vt:lpwstr>
  </property>
  <property fmtid="{D5CDD505-2E9C-101B-9397-08002B2CF9AE}" pid="3" name="Datum">
    <vt:lpwstr>Vul datum in</vt:lpwstr>
  </property>
  <property fmtid="{D5CDD505-2E9C-101B-9397-08002B2CF9AE}" pid="4" name="Versie">
    <vt:lpwstr>Vul versienummer in</vt:lpwstr>
  </property>
  <property fmtid="{D5CDD505-2E9C-101B-9397-08002B2CF9AE}" pid="5" name="Status">
    <vt:lpwstr>Concept</vt:lpwstr>
  </property>
  <property fmtid="{D5CDD505-2E9C-101B-9397-08002B2CF9AE}" pid="6" name="Project">
    <vt:lpwstr>ICT op orde</vt:lpwstr>
  </property>
</Properties>
</file>